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B317E3F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9131B3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="0074695C" w:rsidRPr="0074695C">
        <w:rPr>
          <w:rFonts w:cs="Arial"/>
          <w:color w:val="000000"/>
          <w:sz w:val="24"/>
          <w:szCs w:val="24"/>
        </w:rPr>
        <w:t>R4-230</w:t>
      </w:r>
      <w:r w:rsidR="00547EAF">
        <w:rPr>
          <w:rFonts w:cs="Arial"/>
          <w:color w:val="000000"/>
          <w:sz w:val="24"/>
          <w:szCs w:val="24"/>
        </w:rPr>
        <w:t>9702</w:t>
      </w:r>
    </w:p>
    <w:p w14:paraId="09BB34F6" w14:textId="6F6917A6" w:rsidR="00CE2F76" w:rsidRPr="00CE2F76" w:rsidRDefault="009131B3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9131B3">
        <w:rPr>
          <w:rFonts w:eastAsia="SimSun"/>
          <w:sz w:val="24"/>
          <w:szCs w:val="24"/>
          <w:lang w:val="en-GB" w:eastAsia="zh-CN"/>
        </w:rPr>
        <w:t>Incheon, KR, May 22 – May 26, 2023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277FA48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37B31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910A5A">
        <w:rPr>
          <w:rFonts w:ascii="Arial" w:hAnsi="Arial"/>
          <w:sz w:val="24"/>
          <w:lang w:val="en-US"/>
        </w:rPr>
        <w:t>1</w:t>
      </w:r>
      <w:r w:rsidR="000D67A3">
        <w:rPr>
          <w:rFonts w:ascii="Arial" w:hAnsi="Arial"/>
          <w:sz w:val="24"/>
          <w:lang w:val="en-US"/>
        </w:rPr>
        <w:t>5</w:t>
      </w:r>
      <w:r w:rsidR="00BC1D67">
        <w:rPr>
          <w:rFonts w:ascii="Arial" w:hAnsi="Arial"/>
          <w:sz w:val="24"/>
          <w:lang w:val="en-US"/>
        </w:rPr>
        <w:t>.</w:t>
      </w:r>
      <w:r w:rsidR="000D67A3">
        <w:rPr>
          <w:rFonts w:ascii="Arial" w:hAnsi="Arial"/>
          <w:sz w:val="24"/>
          <w:lang w:val="en-US"/>
        </w:rPr>
        <w:t>5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BB2D9A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D67A3">
        <w:rPr>
          <w:rFonts w:ascii="Arial" w:hAnsi="Arial"/>
          <w:sz w:val="24"/>
          <w:lang w:val="en-US"/>
        </w:rPr>
        <w:t>RRM re</w:t>
      </w:r>
      <w:r w:rsidR="00205B87" w:rsidRPr="00205B87">
        <w:rPr>
          <w:rFonts w:ascii="Arial" w:hAnsi="Arial"/>
          <w:sz w:val="24"/>
          <w:lang w:val="en-US"/>
        </w:rPr>
        <w:t xml:space="preserve">quirements for </w:t>
      </w:r>
      <w:r w:rsidR="006534BC">
        <w:rPr>
          <w:rFonts w:ascii="Arial" w:hAnsi="Arial"/>
          <w:sz w:val="24"/>
          <w:lang w:val="en-US"/>
        </w:rPr>
        <w:t xml:space="preserve">NR support </w:t>
      </w:r>
      <w:r w:rsidR="00270B15">
        <w:rPr>
          <w:rFonts w:ascii="Arial" w:hAnsi="Arial"/>
          <w:sz w:val="24"/>
          <w:lang w:val="en-US"/>
        </w:rPr>
        <w:t>for</w:t>
      </w:r>
      <w:r w:rsidR="006534BC">
        <w:rPr>
          <w:rFonts w:ascii="Arial" w:hAnsi="Arial"/>
          <w:sz w:val="24"/>
          <w:lang w:val="en-US"/>
        </w:rPr>
        <w:t xml:space="preserve"> less than 5MHz</w:t>
      </w:r>
      <w:r w:rsidR="00270B15">
        <w:rPr>
          <w:rFonts w:ascii="Arial" w:hAnsi="Arial"/>
          <w:sz w:val="24"/>
          <w:lang w:val="en-US"/>
        </w:rPr>
        <w:t xml:space="preserve"> spectrum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C79E6CE" w14:textId="177CA65B" w:rsidR="007E4E09" w:rsidRDefault="00A22F4F" w:rsidP="00590681"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5AD666" wp14:editId="68340755">
                <wp:simplePos x="0" y="0"/>
                <wp:positionH relativeFrom="column">
                  <wp:posOffset>114572</wp:posOffset>
                </wp:positionH>
                <wp:positionV relativeFrom="paragraph">
                  <wp:posOffset>725895</wp:posOffset>
                </wp:positionV>
                <wp:extent cx="5888990" cy="1404620"/>
                <wp:effectExtent l="0" t="0" r="1651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82795" w14:textId="77777777" w:rsidR="007E4E09" w:rsidRPr="001E4185" w:rsidRDefault="007E4E09" w:rsidP="007E4E09">
                            <w:pPr>
                              <w:spacing w:after="120"/>
                              <w:ind w:left="720" w:hanging="360"/>
                              <w:rPr>
                                <w:b/>
                                <w:bCs/>
                              </w:rPr>
                            </w:pPr>
                            <w:r w:rsidRPr="001E4185">
                              <w:rPr>
                                <w:b/>
                                <w:bCs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57334230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For the 3MHz channel bandwidth in band n100 (max channel utilization 15 PRBs as already agreed in RAN1/RAN4)</w:t>
                            </w:r>
                          </w:p>
                          <w:p w14:paraId="647F1B14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PBCH transmission bandwidth is 12 </w:t>
                            </w:r>
                            <w:proofErr w:type="gramStart"/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PRBs</w:t>
                            </w:r>
                            <w:proofErr w:type="gramEnd"/>
                          </w:p>
                          <w:p w14:paraId="7B3EC0D4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CORESET#0 transmission bandwidth is to be decided by </w:t>
                            </w:r>
                            <w:proofErr w:type="gramStart"/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RAN1</w:t>
                            </w:r>
                            <w:proofErr w:type="gramEnd"/>
                          </w:p>
                          <w:p w14:paraId="31787ACE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RAN1 is requested to consider whether the above also applies for other bands with 3MHz channel bandwidth, or whether the PBCH transmission bandwidth is 15 PRBs for such bands.</w:t>
                            </w:r>
                          </w:p>
                          <w:p w14:paraId="760BF8FD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For the 5MHz channel bandwidth:</w:t>
                            </w:r>
                          </w:p>
                          <w:p w14:paraId="445BFF0A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PBCH transmission bandwidth is 20 </w:t>
                            </w:r>
                            <w:proofErr w:type="gramStart"/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PRBs</w:t>
                            </w:r>
                            <w:proofErr w:type="gramEnd"/>
                          </w:p>
                          <w:p w14:paraId="185409A9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CORESET#0 transmission bandwidth is to be decided by </w:t>
                            </w:r>
                            <w:proofErr w:type="gramStart"/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RAN1</w:t>
                            </w:r>
                            <w:proofErr w:type="gramEnd"/>
                          </w:p>
                          <w:p w14:paraId="6B0368DD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Other details (including sync raster details) are to be progressed in the WGs.</w:t>
                            </w:r>
                          </w:p>
                          <w:p w14:paraId="7CDAE9A2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The less-than-5MHz WI in Rel-18 should consider single-carrier operation, excluding RedCap. In addition, UE speeds up to 500km/h should be targeted for Band n100 without impact to RAN1.</w:t>
                            </w:r>
                          </w:p>
                          <w:p w14:paraId="7541D5B9" w14:textId="77777777" w:rsidR="007E4E09" w:rsidRPr="0086777D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It is assumed that UE support of the &lt;5MHz feature is band-specific and </w:t>
                            </w:r>
                            <w:proofErr w:type="gramStart"/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optional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5AD6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57.15pt;width:463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">
                <v:textbox style="mso-fit-shape-to-text:t">
                  <w:txbxContent>
                    <w:p w14:paraId="3B982795" w14:textId="77777777" w:rsidR="007E4E09" w:rsidRPr="001E4185" w:rsidRDefault="007E4E09" w:rsidP="007E4E09">
                      <w:pPr>
                        <w:spacing w:after="120"/>
                        <w:ind w:left="720" w:hanging="360"/>
                        <w:rPr>
                          <w:b/>
                          <w:bCs/>
                        </w:rPr>
                      </w:pPr>
                      <w:r w:rsidRPr="001E4185">
                        <w:rPr>
                          <w:b/>
                          <w:bCs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</w:p>
                    <w:p w14:paraId="57334230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For the 3MHz channel bandwidth in band n100 (max channel utilization 15 PRBs as already agreed in RAN1/RAN4)</w:t>
                      </w:r>
                    </w:p>
                    <w:p w14:paraId="647F1B14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 xml:space="preserve">PBCH transmission bandwidth is 12 </w:t>
                      </w:r>
                      <w:proofErr w:type="gramStart"/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PRBs</w:t>
                      </w:r>
                      <w:proofErr w:type="gramEnd"/>
                    </w:p>
                    <w:p w14:paraId="7B3EC0D4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 xml:space="preserve">CORESET#0 transmission bandwidth is to be decided by </w:t>
                      </w:r>
                      <w:proofErr w:type="gramStart"/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RAN1</w:t>
                      </w:r>
                      <w:proofErr w:type="gramEnd"/>
                    </w:p>
                    <w:p w14:paraId="31787ACE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RAN1 is requested to consider whether the above also applies for other bands with 3MHz channel bandwidth, or whether the PBCH transmission bandwidth is 15 PRBs for such bands.</w:t>
                      </w:r>
                    </w:p>
                    <w:p w14:paraId="760BF8FD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For the 5MHz channel bandwidth:</w:t>
                      </w:r>
                    </w:p>
                    <w:p w14:paraId="445BFF0A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 xml:space="preserve">PBCH transmission bandwidth is 20 </w:t>
                      </w:r>
                      <w:proofErr w:type="gramStart"/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PRBs</w:t>
                      </w:r>
                      <w:proofErr w:type="gramEnd"/>
                    </w:p>
                    <w:p w14:paraId="185409A9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 xml:space="preserve">CORESET#0 transmission bandwidth is to be decided by </w:t>
                      </w:r>
                      <w:proofErr w:type="gramStart"/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RAN1</w:t>
                      </w:r>
                      <w:proofErr w:type="gramEnd"/>
                    </w:p>
                    <w:p w14:paraId="6B0368DD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Other details (including sync raster details) are to be progressed in the WGs.</w:t>
                      </w:r>
                    </w:p>
                    <w:p w14:paraId="7CDAE9A2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 xml:space="preserve">The less-than-5MHz WI in Rel-18 should consider single-carrier operation, excluding </w:t>
                      </w:r>
                      <w:proofErr w:type="spellStart"/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RedCap</w:t>
                      </w:r>
                      <w:proofErr w:type="spellEnd"/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. In addition, UE speeds up to 500km/h should be targeted for Band n100 without impact to RAN1.</w:t>
                      </w:r>
                    </w:p>
                    <w:p w14:paraId="7541D5B9" w14:textId="77777777" w:rsidR="007E4E09" w:rsidRPr="0086777D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 xml:space="preserve">It is assumed that UE support of the &lt;5MHz feature is band-specific and </w:t>
                      </w:r>
                      <w:proofErr w:type="gramStart"/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optional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820456">
        <w:t xml:space="preserve">RAN4 </w:t>
      </w:r>
      <w:r w:rsidR="00C06477">
        <w:t xml:space="preserve">started discussing </w:t>
      </w:r>
      <w:r w:rsidR="0073283A">
        <w:t xml:space="preserve">RRM requirements for NR support </w:t>
      </w:r>
      <w:r w:rsidR="00D055D5">
        <w:t>for dedicated spectrum less than 5MHz</w:t>
      </w:r>
      <w:r w:rsidR="00CE4AAE">
        <w:t xml:space="preserve"> [1]</w:t>
      </w:r>
      <w:r w:rsidR="00D055D5">
        <w:t xml:space="preserve"> </w:t>
      </w:r>
      <w:r w:rsidR="00D4416A">
        <w:t>during RAN4#106</w:t>
      </w:r>
      <w:r w:rsidR="00F77542">
        <w:t xml:space="preserve"> </w:t>
      </w:r>
      <w:r w:rsidR="00DB5EE6">
        <w:t xml:space="preserve">and </w:t>
      </w:r>
      <w:r w:rsidR="00F52961">
        <w:t>WF</w:t>
      </w:r>
      <w:r w:rsidR="00F77542">
        <w:t>s</w:t>
      </w:r>
      <w:r w:rsidR="00FB4F1B">
        <w:t xml:space="preserve"> [</w:t>
      </w:r>
      <w:r w:rsidR="00CE4AAE">
        <w:t>2</w:t>
      </w:r>
      <w:r w:rsidR="00FB4F1B">
        <w:t>]</w:t>
      </w:r>
      <w:r w:rsidR="00F77542">
        <w:t>[3]</w:t>
      </w:r>
      <w:r w:rsidR="00F52961">
        <w:t xml:space="preserve"> from RAN4#106</w:t>
      </w:r>
      <w:r w:rsidR="00F77542">
        <w:t>bis-e</w:t>
      </w:r>
      <w:r w:rsidR="00F52961">
        <w:t xml:space="preserve"> lists the agreements and </w:t>
      </w:r>
      <w:r w:rsidR="00F77542">
        <w:t>simulation assumptions</w:t>
      </w:r>
      <w:r w:rsidR="006F6741" w:rsidRPr="00C50B9A">
        <w:t xml:space="preserve">. </w:t>
      </w:r>
      <w:r w:rsidR="007E4E09">
        <w:t xml:space="preserve">During </w:t>
      </w:r>
      <w:r w:rsidR="00C1364D">
        <w:t>RAN#99</w:t>
      </w:r>
      <w:r w:rsidR="007E4E09">
        <w:t>,</w:t>
      </w:r>
      <w:r w:rsidR="005E01FD">
        <w:t xml:space="preserve"> </w:t>
      </w:r>
      <w:r w:rsidR="00CE4AAE">
        <w:t>LSs from RAN1[</w:t>
      </w:r>
      <w:r w:rsidR="008530AD">
        <w:t>4</w:t>
      </w:r>
      <w:r w:rsidR="00CE4AAE">
        <w:t>] and RAN4[</w:t>
      </w:r>
      <w:r w:rsidR="008530AD">
        <w:t>5</w:t>
      </w:r>
      <w:r w:rsidR="00CE4AAE">
        <w:t>] were discussed</w:t>
      </w:r>
      <w:r w:rsidR="00BC6305">
        <w:t xml:space="preserve"> and LS responses</w:t>
      </w:r>
      <w:r w:rsidR="008F03A9">
        <w:t xml:space="preserve"> [</w:t>
      </w:r>
      <w:r w:rsidR="008530AD">
        <w:t>6</w:t>
      </w:r>
      <w:r w:rsidR="008F03A9">
        <w:t>][</w:t>
      </w:r>
      <w:r w:rsidR="008530AD">
        <w:t>7</w:t>
      </w:r>
      <w:r w:rsidR="008F03A9">
        <w:t>]</w:t>
      </w:r>
      <w:r w:rsidR="00BC6305">
        <w:t xml:space="preserve"> were provided.</w:t>
      </w:r>
      <w:r>
        <w:t xml:space="preserve"> A summary of the agreements is outlined below:</w:t>
      </w:r>
    </w:p>
    <w:p w14:paraId="1EC417C9" w14:textId="25A79566" w:rsidR="004662A5" w:rsidRPr="00A22F4F" w:rsidRDefault="004662A5" w:rsidP="00590681">
      <w:r>
        <w:t>In this contribution paper, we present our views in the scope of the RRM requirements</w:t>
      </w:r>
      <w:r w:rsidR="00CC50A2">
        <w:t xml:space="preserve"> and provide simulation results based on the simulation assumptions agreed in [3].</w:t>
      </w:r>
    </w:p>
    <w:p w14:paraId="630111A3" w14:textId="7420B94D" w:rsidR="009F0395" w:rsidRDefault="00C83212" w:rsidP="00DF7FD2">
      <w:pPr>
        <w:pStyle w:val="Heading1"/>
        <w:rPr>
          <w:lang w:eastAsia="zh-CN"/>
        </w:rPr>
      </w:pPr>
      <w:r>
        <w:rPr>
          <w:lang w:eastAsia="zh-CN"/>
        </w:rPr>
        <w:t>Scope of RRM requirements</w:t>
      </w:r>
    </w:p>
    <w:p w14:paraId="614A842D" w14:textId="62D6708A" w:rsidR="008F7746" w:rsidRDefault="0089244E" w:rsidP="001E4185">
      <w:pPr>
        <w:rPr>
          <w:noProof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8E97699" wp14:editId="6F1BC970">
                <wp:simplePos x="0" y="0"/>
                <wp:positionH relativeFrom="column">
                  <wp:posOffset>115570</wp:posOffset>
                </wp:positionH>
                <wp:positionV relativeFrom="paragraph">
                  <wp:posOffset>695325</wp:posOffset>
                </wp:positionV>
                <wp:extent cx="5855970" cy="1251585"/>
                <wp:effectExtent l="0" t="0" r="11430" b="2476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1251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21A47" w14:textId="27D466E3" w:rsidR="002015BB" w:rsidRPr="00B25DA4" w:rsidRDefault="002015BB" w:rsidP="00B25DA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5DA4">
                              <w:rPr>
                                <w:b/>
                                <w:bCs/>
                                <w:lang w:eastAsia="zh-CN"/>
                              </w:rPr>
                              <w:t>RRM impact on UE requirements</w:t>
                            </w:r>
                            <w:r w:rsidR="00B25DA4" w:rsidRPr="00B25DA4">
                              <w:rPr>
                                <w:b/>
                                <w:bCs/>
                                <w:lang w:eastAsia="zh-CN"/>
                              </w:rPr>
                              <w:t xml:space="preserve"> with </w:t>
                            </w:r>
                            <w:r w:rsidR="00B25DA4" w:rsidRPr="00B25DA4">
                              <w:rPr>
                                <w:b/>
                                <w:bCs/>
                                <w:iCs/>
                                <w:lang w:eastAsia="zh-CN"/>
                              </w:rPr>
                              <w:t>3MHz channel bandwidth,</w:t>
                            </w:r>
                            <w:r w:rsidR="00B25DA4" w:rsidRPr="00B25DA4">
                              <w:rPr>
                                <w:b/>
                                <w:bCs/>
                                <w:lang w:eastAsia="zh-CN"/>
                              </w:rPr>
                              <w:t xml:space="preserve"> 12 PRB PBCH</w:t>
                            </w:r>
                          </w:p>
                          <w:p w14:paraId="1F427B33" w14:textId="77777777" w:rsidR="007B332A" w:rsidRPr="00677E36" w:rsidRDefault="007B332A" w:rsidP="007B332A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77E36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Handover</w:t>
                            </w:r>
                          </w:p>
                          <w:p w14:paraId="547D25DF" w14:textId="77777777" w:rsidR="007B332A" w:rsidRPr="00677E36" w:rsidRDefault="007B332A" w:rsidP="007B332A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77E36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RRC Re-establishment</w:t>
                            </w:r>
                          </w:p>
                          <w:p w14:paraId="6022CDC0" w14:textId="77777777" w:rsidR="007B332A" w:rsidRDefault="007B332A" w:rsidP="007B332A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592FFB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RRC Connection Release with Redirection</w:t>
                            </w:r>
                          </w:p>
                          <w:p w14:paraId="323C349D" w14:textId="77777777" w:rsidR="007B332A" w:rsidRDefault="007B332A" w:rsidP="007B332A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RLM/BFD/CBD</w:t>
                            </w:r>
                          </w:p>
                          <w:p w14:paraId="4ABB3A29" w14:textId="77777777" w:rsidR="007B332A" w:rsidRPr="00442E6A" w:rsidRDefault="007B332A" w:rsidP="007B332A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Intra frequency/Inter-frequency measurements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97699" id="_x0000_s1027" type="#_x0000_t202" style="position:absolute;margin-left:9.1pt;margin-top:54.75pt;width:461.1pt;height:98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">
                <v:textbox>
                  <w:txbxContent>
                    <w:p w14:paraId="31721A47" w14:textId="27D466E3" w:rsidR="002015BB" w:rsidRPr="00B25DA4" w:rsidRDefault="002015BB" w:rsidP="00B25DA4">
                      <w:pPr>
                        <w:rPr>
                          <w:b/>
                          <w:bCs/>
                        </w:rPr>
                      </w:pPr>
                      <w:r w:rsidRPr="00B25DA4">
                        <w:rPr>
                          <w:b/>
                          <w:bCs/>
                          <w:lang w:eastAsia="zh-CN"/>
                        </w:rPr>
                        <w:t>RRM impact on UE requirements</w:t>
                      </w:r>
                      <w:r w:rsidR="00B25DA4" w:rsidRPr="00B25DA4">
                        <w:rPr>
                          <w:b/>
                          <w:bCs/>
                          <w:lang w:eastAsia="zh-CN"/>
                        </w:rPr>
                        <w:t xml:space="preserve"> with </w:t>
                      </w:r>
                      <w:r w:rsidR="00B25DA4" w:rsidRPr="00B25DA4">
                        <w:rPr>
                          <w:b/>
                          <w:bCs/>
                          <w:iCs/>
                          <w:lang w:eastAsia="zh-CN"/>
                        </w:rPr>
                        <w:t>3MHz channel bandwidth,</w:t>
                      </w:r>
                      <w:r w:rsidR="00B25DA4" w:rsidRPr="00B25DA4">
                        <w:rPr>
                          <w:b/>
                          <w:bCs/>
                          <w:lang w:eastAsia="zh-CN"/>
                        </w:rPr>
                        <w:t xml:space="preserve"> 12 PRB PBCH</w:t>
                      </w:r>
                    </w:p>
                    <w:p w14:paraId="1F427B33" w14:textId="77777777" w:rsidR="007B332A" w:rsidRPr="00677E36" w:rsidRDefault="007B332A" w:rsidP="007B332A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677E36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Handover</w:t>
                      </w:r>
                    </w:p>
                    <w:p w14:paraId="547D25DF" w14:textId="77777777" w:rsidR="007B332A" w:rsidRPr="00677E36" w:rsidRDefault="007B332A" w:rsidP="007B332A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677E36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RRC Re-establishment</w:t>
                      </w:r>
                    </w:p>
                    <w:p w14:paraId="6022CDC0" w14:textId="77777777" w:rsidR="007B332A" w:rsidRDefault="007B332A" w:rsidP="007B332A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592FFB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RRC Connection Release with Redirection</w:t>
                      </w:r>
                    </w:p>
                    <w:p w14:paraId="323C349D" w14:textId="77777777" w:rsidR="007B332A" w:rsidRDefault="007B332A" w:rsidP="007B332A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RLM/BFD/CBD</w:t>
                      </w:r>
                    </w:p>
                    <w:p w14:paraId="4ABB3A29" w14:textId="77777777" w:rsidR="007B332A" w:rsidRPr="00442E6A" w:rsidRDefault="007B332A" w:rsidP="007B332A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Intra frequency/Inter-frequency measurements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F7746">
        <w:rPr>
          <w:noProof/>
          <w:lang w:eastAsia="ja-JP"/>
        </w:rPr>
        <w:t xml:space="preserve">As agreed in </w:t>
      </w:r>
      <w:r w:rsidR="00EB3E08">
        <w:rPr>
          <w:noProof/>
          <w:lang w:eastAsia="ja-JP"/>
        </w:rPr>
        <w:t xml:space="preserve">RAN#99, </w:t>
      </w:r>
      <w:r w:rsidR="0012690D">
        <w:rPr>
          <w:noProof/>
          <w:lang w:eastAsia="ja-JP"/>
        </w:rPr>
        <w:t>a 5MHz channel shall have</w:t>
      </w:r>
      <w:r w:rsidR="00397A6E">
        <w:rPr>
          <w:noProof/>
          <w:lang w:eastAsia="ja-JP"/>
        </w:rPr>
        <w:t xml:space="preserve"> the legacy P</w:t>
      </w:r>
      <w:r w:rsidR="003932DA">
        <w:rPr>
          <w:noProof/>
          <w:lang w:eastAsia="ja-JP"/>
        </w:rPr>
        <w:t>B</w:t>
      </w:r>
      <w:r w:rsidR="00397A6E">
        <w:rPr>
          <w:noProof/>
          <w:lang w:eastAsia="ja-JP"/>
        </w:rPr>
        <w:t xml:space="preserve">CH of 20PRBs, but a 3MHz channel </w:t>
      </w:r>
      <w:r w:rsidR="007273FB">
        <w:rPr>
          <w:noProof/>
          <w:lang w:eastAsia="ja-JP"/>
        </w:rPr>
        <w:t>shall have a PBCH transmission bandwidth of 12PRBs</w:t>
      </w:r>
      <w:r w:rsidR="00CF0961">
        <w:rPr>
          <w:noProof/>
          <w:lang w:eastAsia="ja-JP"/>
        </w:rPr>
        <w:t>.</w:t>
      </w:r>
      <w:r w:rsidR="00C911F5">
        <w:rPr>
          <w:noProof/>
          <w:lang w:eastAsia="ja-JP"/>
        </w:rPr>
        <w:t xml:space="preserve"> The reduced PBCH bandwidth for </w:t>
      </w:r>
      <w:r w:rsidR="00B766C2">
        <w:rPr>
          <w:noProof/>
          <w:lang w:eastAsia="ja-JP"/>
        </w:rPr>
        <w:t xml:space="preserve">3MHz channel bandwidth will have an impact on RRM requirements that depend on </w:t>
      </w:r>
      <w:r w:rsidR="00076580">
        <w:rPr>
          <w:noProof/>
          <w:lang w:eastAsia="ja-JP"/>
        </w:rPr>
        <w:t xml:space="preserve">PBCH DMRS detection, PBCH decoding etc. </w:t>
      </w:r>
      <w:r w:rsidR="000E6A78">
        <w:rPr>
          <w:noProof/>
          <w:lang w:eastAsia="ja-JP"/>
        </w:rPr>
        <w:t xml:space="preserve">During the last RAN4 meeting, the following </w:t>
      </w:r>
      <w:r>
        <w:rPr>
          <w:noProof/>
          <w:lang w:eastAsia="ja-JP"/>
        </w:rPr>
        <w:t>requirements were identified to be impacted</w:t>
      </w:r>
      <w:r w:rsidR="006A213B">
        <w:rPr>
          <w:noProof/>
          <w:lang w:eastAsia="ja-JP"/>
        </w:rPr>
        <w:t xml:space="preserve"> with 3MHz channel BW</w:t>
      </w:r>
      <w:r>
        <w:rPr>
          <w:noProof/>
          <w:lang w:eastAsia="ja-JP"/>
        </w:rPr>
        <w:t>:</w:t>
      </w:r>
    </w:p>
    <w:p w14:paraId="302BC458" w14:textId="00FF9251" w:rsidR="0089244E" w:rsidRDefault="0089244E" w:rsidP="001E4185">
      <w:pPr>
        <w:rPr>
          <w:noProof/>
          <w:lang w:eastAsia="ja-JP"/>
        </w:rPr>
      </w:pPr>
    </w:p>
    <w:p w14:paraId="2D7871D9" w14:textId="00B4689A" w:rsidR="0089244E" w:rsidRDefault="0089244E" w:rsidP="001E4185">
      <w:pPr>
        <w:rPr>
          <w:noProof/>
          <w:lang w:eastAsia="ja-JP"/>
        </w:rPr>
      </w:pPr>
    </w:p>
    <w:p w14:paraId="241D9C76" w14:textId="71F3E5EC" w:rsidR="0089244E" w:rsidRDefault="004C70EE" w:rsidP="001E4185">
      <w:pPr>
        <w:rPr>
          <w:noProof/>
          <w:lang w:eastAsia="ja-JP"/>
        </w:rPr>
      </w:pPr>
      <w:r>
        <w:rPr>
          <w:noProof/>
          <w:lang w:eastAsia="ja-JP"/>
        </w:rPr>
        <w:lastRenderedPageBreak/>
        <w:t xml:space="preserve">Based on the simulation assumptions agreed in [3], we present below the </w:t>
      </w:r>
      <w:r w:rsidR="00D253B7">
        <w:rPr>
          <w:noProof/>
          <w:lang w:eastAsia="ja-JP"/>
        </w:rPr>
        <w:t xml:space="preserve">SNR points for </w:t>
      </w:r>
      <w:r w:rsidR="00A878DB">
        <w:rPr>
          <w:noProof/>
          <w:lang w:eastAsia="ja-JP"/>
        </w:rPr>
        <w:t xml:space="preserve">PBCH decoding results </w:t>
      </w:r>
      <w:r w:rsidR="00DA6226">
        <w:rPr>
          <w:noProof/>
          <w:lang w:eastAsia="ja-JP"/>
        </w:rPr>
        <w:t xml:space="preserve">for </w:t>
      </w:r>
      <w:r w:rsidR="00DD7B5D" w:rsidRPr="00627356">
        <w:rPr>
          <w:b/>
          <w:bCs/>
          <w:noProof/>
          <w:lang w:eastAsia="ja-JP"/>
        </w:rPr>
        <w:t>single-shot decoding</w:t>
      </w:r>
      <w:r w:rsidR="00DD7B5D">
        <w:rPr>
          <w:noProof/>
          <w:lang w:eastAsia="ja-JP"/>
        </w:rPr>
        <w:t xml:space="preserve"> (no </w:t>
      </w:r>
      <w:r w:rsidR="002A725F">
        <w:rPr>
          <w:noProof/>
          <w:lang w:eastAsia="ja-JP"/>
        </w:rPr>
        <w:t>combining</w:t>
      </w:r>
      <w:r w:rsidR="00DD7B5D">
        <w:rPr>
          <w:noProof/>
          <w:lang w:eastAsia="ja-JP"/>
        </w:rPr>
        <w:t>)</w:t>
      </w:r>
      <w:r w:rsidR="002A725F">
        <w:rPr>
          <w:noProof/>
          <w:lang w:eastAsia="ja-JP"/>
        </w:rPr>
        <w:t xml:space="preserve"> with </w:t>
      </w:r>
      <w:r w:rsidR="00DA6226">
        <w:rPr>
          <w:noProof/>
          <w:lang w:eastAsia="ja-JP"/>
        </w:rPr>
        <w:t>various settings</w:t>
      </w:r>
      <w:r w:rsidR="002A725F">
        <w:rPr>
          <w:noProof/>
          <w:lang w:eastAsia="ja-JP"/>
        </w:rPr>
        <w:t>:</w:t>
      </w:r>
    </w:p>
    <w:p w14:paraId="7CC89A81" w14:textId="77CC1852" w:rsidR="002B5A65" w:rsidRDefault="00FF1FC0" w:rsidP="00FF1FC0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Pr="00923435">
        <w:rPr>
          <w:b/>
          <w:bCs/>
          <w:lang w:eastAsia="zh-CN"/>
        </w:rPr>
        <w:t xml:space="preserve"> 1: Number of attempts needed for 99% PBCH </w:t>
      </w:r>
      <w:r>
        <w:rPr>
          <w:b/>
          <w:bCs/>
          <w:lang w:eastAsia="zh-CN"/>
        </w:rPr>
        <w:t xml:space="preserve">decoding for 12 </w:t>
      </w:r>
      <w:proofErr w:type="gramStart"/>
      <w:r>
        <w:rPr>
          <w:b/>
          <w:bCs/>
          <w:lang w:eastAsia="zh-CN"/>
        </w:rPr>
        <w:t>PRBs</w:t>
      </w:r>
      <w:proofErr w:type="gramEnd"/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76"/>
        <w:gridCol w:w="1502"/>
        <w:gridCol w:w="1504"/>
        <w:gridCol w:w="1504"/>
        <w:gridCol w:w="1504"/>
        <w:gridCol w:w="1504"/>
      </w:tblGrid>
      <w:tr w:rsidR="00204297" w14:paraId="31924247" w14:textId="77777777" w:rsidTr="007228D6">
        <w:tc>
          <w:tcPr>
            <w:tcW w:w="1476" w:type="dxa"/>
          </w:tcPr>
          <w:p w14:paraId="4304895F" w14:textId="5A3E4F43" w:rsidR="00204297" w:rsidRDefault="00204297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502" w:type="dxa"/>
          </w:tcPr>
          <w:p w14:paraId="2016DC41" w14:textId="468A1EA1" w:rsidR="00204297" w:rsidRDefault="00204297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1504" w:type="dxa"/>
          </w:tcPr>
          <w:p w14:paraId="280C5BD1" w14:textId="35393118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1504" w:type="dxa"/>
          </w:tcPr>
          <w:p w14:paraId="7D2B2F39" w14:textId="295AD64E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1504" w:type="dxa"/>
          </w:tcPr>
          <w:p w14:paraId="7CBF96CA" w14:textId="60D691D3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  <w:tc>
          <w:tcPr>
            <w:tcW w:w="1504" w:type="dxa"/>
          </w:tcPr>
          <w:p w14:paraId="5D08B19A" w14:textId="3F17F44D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HST</w:t>
            </w:r>
          </w:p>
        </w:tc>
      </w:tr>
      <w:tr w:rsidR="00160FD4" w14:paraId="72B29334" w14:textId="77777777" w:rsidTr="008B5936">
        <w:tc>
          <w:tcPr>
            <w:tcW w:w="1476" w:type="dxa"/>
            <w:vAlign w:val="center"/>
          </w:tcPr>
          <w:p w14:paraId="530575C2" w14:textId="3409DF42" w:rsidR="00160FD4" w:rsidRPr="00A23945" w:rsidRDefault="00160FD4" w:rsidP="00160FD4">
            <w:pPr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502" w:type="dxa"/>
          </w:tcPr>
          <w:p w14:paraId="138376C2" w14:textId="0B459D60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6</w:t>
            </w:r>
          </w:p>
        </w:tc>
        <w:tc>
          <w:tcPr>
            <w:tcW w:w="1504" w:type="dxa"/>
          </w:tcPr>
          <w:p w14:paraId="356FBDCE" w14:textId="4A89A034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9</w:t>
            </w:r>
          </w:p>
        </w:tc>
        <w:tc>
          <w:tcPr>
            <w:tcW w:w="1504" w:type="dxa"/>
          </w:tcPr>
          <w:p w14:paraId="1AD14CB3" w14:textId="5C80C2CF" w:rsidR="00160FD4" w:rsidRPr="00BB18D2" w:rsidRDefault="00621C0D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10</w:t>
            </w:r>
          </w:p>
        </w:tc>
        <w:tc>
          <w:tcPr>
            <w:tcW w:w="1504" w:type="dxa"/>
          </w:tcPr>
          <w:p w14:paraId="6A781FBA" w14:textId="3D1980AD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10</w:t>
            </w:r>
          </w:p>
        </w:tc>
        <w:tc>
          <w:tcPr>
            <w:tcW w:w="1504" w:type="dxa"/>
          </w:tcPr>
          <w:p w14:paraId="1D662553" w14:textId="0FBB8158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13</w:t>
            </w:r>
          </w:p>
        </w:tc>
      </w:tr>
      <w:tr w:rsidR="00160FD4" w14:paraId="2E307AFB" w14:textId="77777777" w:rsidTr="007228D6">
        <w:tc>
          <w:tcPr>
            <w:tcW w:w="1476" w:type="dxa"/>
            <w:vAlign w:val="center"/>
          </w:tcPr>
          <w:p w14:paraId="47C6189E" w14:textId="79C6B1C0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502" w:type="dxa"/>
          </w:tcPr>
          <w:p w14:paraId="15AB4070" w14:textId="08B31983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5D3D6C3" w14:textId="1CD3D60A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0AE2DB06" w14:textId="52BE5FDB" w:rsidR="00160FD4" w:rsidRPr="00BB18D2" w:rsidRDefault="00621C0D" w:rsidP="00160FD4">
            <w:pPr>
              <w:rPr>
                <w:b/>
                <w:bCs/>
                <w:lang w:eastAsia="zh-CN"/>
              </w:rPr>
            </w:pPr>
            <w:r w:rsidRPr="00BB18D2">
              <w:rPr>
                <w:b/>
                <w:bCs/>
                <w:highlight w:val="green"/>
                <w:lang w:eastAsia="zh-CN"/>
              </w:rPr>
              <w:t>6</w:t>
            </w:r>
          </w:p>
        </w:tc>
        <w:tc>
          <w:tcPr>
            <w:tcW w:w="1504" w:type="dxa"/>
          </w:tcPr>
          <w:p w14:paraId="3BF92309" w14:textId="166A3C33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5FC1F067" w14:textId="275DCCCF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</w:tr>
      <w:tr w:rsidR="00160FD4" w14:paraId="674ADAD5" w14:textId="77777777" w:rsidTr="007228D6">
        <w:tc>
          <w:tcPr>
            <w:tcW w:w="1476" w:type="dxa"/>
            <w:vAlign w:val="center"/>
          </w:tcPr>
          <w:p w14:paraId="14EAC7AD" w14:textId="569E1D97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502" w:type="dxa"/>
          </w:tcPr>
          <w:p w14:paraId="0DFAFF2F" w14:textId="59E65B74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11C5E8D" w14:textId="05C70DBC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68643511" w14:textId="7578B172" w:rsidR="00160FD4" w:rsidRPr="00BB18D2" w:rsidRDefault="00821205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4</w:t>
            </w:r>
          </w:p>
        </w:tc>
        <w:tc>
          <w:tcPr>
            <w:tcW w:w="1504" w:type="dxa"/>
          </w:tcPr>
          <w:p w14:paraId="6754B21A" w14:textId="049431B8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374182FC" w14:textId="5486F1BF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</w:tr>
      <w:tr w:rsidR="00160FD4" w14:paraId="74DC7810" w14:textId="77777777" w:rsidTr="007228D6">
        <w:tc>
          <w:tcPr>
            <w:tcW w:w="1476" w:type="dxa"/>
            <w:vAlign w:val="center"/>
          </w:tcPr>
          <w:p w14:paraId="3DB9FCB0" w14:textId="0AE21A07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502" w:type="dxa"/>
          </w:tcPr>
          <w:p w14:paraId="231FC794" w14:textId="754F5910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153831DD" w14:textId="40669F71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7DDAE7F" w14:textId="323C4FBC" w:rsidR="00160FD4" w:rsidRPr="00BB18D2" w:rsidRDefault="00821205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7E7C155A" w14:textId="4753017D" w:rsidR="00160FD4" w:rsidRPr="00BB18D2" w:rsidRDefault="000E73D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794C0804" w14:textId="57F51057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7228D6" w14:paraId="73AE3517" w14:textId="77777777" w:rsidTr="007228D6">
        <w:tc>
          <w:tcPr>
            <w:tcW w:w="1476" w:type="dxa"/>
            <w:vAlign w:val="center"/>
          </w:tcPr>
          <w:p w14:paraId="48F6EC55" w14:textId="762008F0" w:rsidR="007228D6" w:rsidRPr="008F092E" w:rsidRDefault="008F092E" w:rsidP="007228D6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0db</w:t>
            </w:r>
          </w:p>
        </w:tc>
        <w:tc>
          <w:tcPr>
            <w:tcW w:w="1502" w:type="dxa"/>
          </w:tcPr>
          <w:p w14:paraId="43D54FB9" w14:textId="77777777" w:rsidR="007228D6" w:rsidRPr="00BB18D2" w:rsidRDefault="007228D6" w:rsidP="007228D6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696033B0" w14:textId="3BFF8A18" w:rsidR="007228D6" w:rsidRPr="00BB18D2" w:rsidRDefault="00DF5C18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AABCBB8" w14:textId="4ECBB9BC" w:rsidR="007228D6" w:rsidRPr="00BB18D2" w:rsidRDefault="00821205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1BB31116" w14:textId="02CE40A8" w:rsidR="007228D6" w:rsidRPr="00BB18D2" w:rsidRDefault="00B23B37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FA33828" w14:textId="77777777" w:rsidR="007228D6" w:rsidRPr="00BB18D2" w:rsidRDefault="007228D6" w:rsidP="007228D6">
            <w:pPr>
              <w:rPr>
                <w:lang w:eastAsia="zh-CN"/>
              </w:rPr>
            </w:pPr>
          </w:p>
        </w:tc>
      </w:tr>
      <w:tr w:rsidR="008F092E" w14:paraId="564F7397" w14:textId="77777777" w:rsidTr="007228D6">
        <w:tc>
          <w:tcPr>
            <w:tcW w:w="1476" w:type="dxa"/>
            <w:vAlign w:val="center"/>
          </w:tcPr>
          <w:p w14:paraId="5DF423E1" w14:textId="442A7DB1" w:rsidR="008F092E" w:rsidRPr="008F092E" w:rsidRDefault="008F092E" w:rsidP="007228D6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2db</w:t>
            </w:r>
          </w:p>
        </w:tc>
        <w:tc>
          <w:tcPr>
            <w:tcW w:w="1502" w:type="dxa"/>
          </w:tcPr>
          <w:p w14:paraId="7A1169EB" w14:textId="77777777" w:rsidR="008F092E" w:rsidRPr="00BB18D2" w:rsidRDefault="008F092E" w:rsidP="007228D6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09194DE4" w14:textId="55617E9A" w:rsidR="008F092E" w:rsidRPr="00BB18D2" w:rsidRDefault="00DF5C18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ACDDE80" w14:textId="78A14459" w:rsidR="008F092E" w:rsidRPr="00BB18D2" w:rsidRDefault="00821205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6DD9098" w14:textId="3D930CBA" w:rsidR="008F092E" w:rsidRPr="00BB18D2" w:rsidRDefault="00B23B37" w:rsidP="007228D6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D00E49E" w14:textId="77777777" w:rsidR="008F092E" w:rsidRPr="00BB18D2" w:rsidRDefault="008F092E" w:rsidP="007228D6">
            <w:pPr>
              <w:rPr>
                <w:lang w:eastAsia="zh-CN"/>
              </w:rPr>
            </w:pPr>
          </w:p>
        </w:tc>
      </w:tr>
    </w:tbl>
    <w:p w14:paraId="3CA4BD3B" w14:textId="3C961913" w:rsidR="002B5A65" w:rsidRDefault="002B5A65" w:rsidP="00FF1FC0">
      <w:pPr>
        <w:ind w:left="568" w:firstLine="284"/>
        <w:rPr>
          <w:b/>
          <w:bCs/>
          <w:lang w:eastAsia="zh-CN"/>
        </w:rPr>
      </w:pPr>
    </w:p>
    <w:p w14:paraId="4F358312" w14:textId="74CB5578" w:rsidR="00DB32B3" w:rsidRDefault="00DB32B3" w:rsidP="00DB32B3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Pr="009234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923435">
        <w:rPr>
          <w:b/>
          <w:bCs/>
          <w:lang w:eastAsia="zh-CN"/>
        </w:rPr>
        <w:t>: Number of attempts needed for 9</w:t>
      </w:r>
      <w:r>
        <w:rPr>
          <w:b/>
          <w:bCs/>
          <w:lang w:eastAsia="zh-CN"/>
        </w:rPr>
        <w:t>0</w:t>
      </w:r>
      <w:r w:rsidRPr="00923435">
        <w:rPr>
          <w:b/>
          <w:bCs/>
          <w:lang w:eastAsia="zh-CN"/>
        </w:rPr>
        <w:t xml:space="preserve">% PBCH </w:t>
      </w:r>
      <w:r>
        <w:rPr>
          <w:b/>
          <w:bCs/>
          <w:lang w:eastAsia="zh-CN"/>
        </w:rPr>
        <w:t xml:space="preserve">decoding for 12 </w:t>
      </w:r>
      <w:proofErr w:type="gramStart"/>
      <w:r>
        <w:rPr>
          <w:b/>
          <w:bCs/>
          <w:lang w:eastAsia="zh-CN"/>
        </w:rPr>
        <w:t>PRBs</w:t>
      </w:r>
      <w:proofErr w:type="gramEnd"/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76"/>
        <w:gridCol w:w="1502"/>
        <w:gridCol w:w="1504"/>
        <w:gridCol w:w="1504"/>
        <w:gridCol w:w="1504"/>
        <w:gridCol w:w="1504"/>
      </w:tblGrid>
      <w:tr w:rsidR="00DB32B3" w14:paraId="132BF5CF" w14:textId="77777777" w:rsidTr="00BC7FE0">
        <w:tc>
          <w:tcPr>
            <w:tcW w:w="1476" w:type="dxa"/>
          </w:tcPr>
          <w:p w14:paraId="52F2374F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502" w:type="dxa"/>
          </w:tcPr>
          <w:p w14:paraId="3140AF83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1504" w:type="dxa"/>
          </w:tcPr>
          <w:p w14:paraId="1999F7F4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1504" w:type="dxa"/>
          </w:tcPr>
          <w:p w14:paraId="42CA0A6E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1504" w:type="dxa"/>
          </w:tcPr>
          <w:p w14:paraId="5BFF000A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  <w:tc>
          <w:tcPr>
            <w:tcW w:w="1504" w:type="dxa"/>
          </w:tcPr>
          <w:p w14:paraId="60B176EB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HST</w:t>
            </w:r>
          </w:p>
        </w:tc>
      </w:tr>
      <w:tr w:rsidR="00DB32B3" w14:paraId="09BFE812" w14:textId="77777777" w:rsidTr="00BC7FE0">
        <w:tc>
          <w:tcPr>
            <w:tcW w:w="1476" w:type="dxa"/>
            <w:vAlign w:val="center"/>
          </w:tcPr>
          <w:p w14:paraId="1881B0E9" w14:textId="77777777" w:rsidR="00DB32B3" w:rsidRPr="00A23945" w:rsidRDefault="00DB32B3" w:rsidP="00BC7FE0">
            <w:pPr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502" w:type="dxa"/>
          </w:tcPr>
          <w:p w14:paraId="426CA2A7" w14:textId="078B24C9" w:rsidR="00DB32B3" w:rsidRPr="00BB18D2" w:rsidRDefault="00AD674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5CA8A97F" w14:textId="6E8FE1E6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4D7B5C41" w14:textId="5DC80F7A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108F11C4" w14:textId="0FDA2453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5BA9521C" w14:textId="0DD0AF63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7</w:t>
            </w:r>
          </w:p>
        </w:tc>
      </w:tr>
      <w:tr w:rsidR="00DB32B3" w14:paraId="7FF9731E" w14:textId="77777777" w:rsidTr="00BC7FE0">
        <w:tc>
          <w:tcPr>
            <w:tcW w:w="1476" w:type="dxa"/>
            <w:vAlign w:val="center"/>
          </w:tcPr>
          <w:p w14:paraId="2236C399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502" w:type="dxa"/>
          </w:tcPr>
          <w:p w14:paraId="29FA7BE1" w14:textId="588D7236" w:rsidR="00DB32B3" w:rsidRPr="00BB18D2" w:rsidRDefault="00AD674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096F4287" w14:textId="20DA2C71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0C57FC14" w14:textId="5F06B2FB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266E463C" w14:textId="3EB03229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6F8943C3" w14:textId="19E5231D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</w:tr>
      <w:tr w:rsidR="00DB32B3" w14:paraId="3CEDB832" w14:textId="77777777" w:rsidTr="00BC7FE0">
        <w:tc>
          <w:tcPr>
            <w:tcW w:w="1476" w:type="dxa"/>
            <w:vAlign w:val="center"/>
          </w:tcPr>
          <w:p w14:paraId="1FC239AA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502" w:type="dxa"/>
          </w:tcPr>
          <w:p w14:paraId="792AFAA8" w14:textId="77777777" w:rsidR="00DB32B3" w:rsidRPr="00BB18D2" w:rsidRDefault="00DB32B3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00DEFF50" w14:textId="6CE7B680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05F55258" w14:textId="1F0D2419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F64A8E0" w14:textId="0881169B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43AF7379" w14:textId="0680C137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DB32B3" w14:paraId="4FDF672F" w14:textId="77777777" w:rsidTr="00BC7FE0">
        <w:tc>
          <w:tcPr>
            <w:tcW w:w="1476" w:type="dxa"/>
            <w:vAlign w:val="center"/>
          </w:tcPr>
          <w:p w14:paraId="06C0200C" w14:textId="77777777" w:rsidR="00DB32B3" w:rsidRDefault="00DB32B3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502" w:type="dxa"/>
          </w:tcPr>
          <w:p w14:paraId="139A2396" w14:textId="2DEA57DE" w:rsidR="00DB32B3" w:rsidRPr="00BB18D2" w:rsidRDefault="00F3462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1B53DFF3" w14:textId="10514955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7BC3386D" w14:textId="562E8F8C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0B58B4EC" w14:textId="5B4CE544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5217702" w14:textId="14811EDE" w:rsidR="00DB32B3" w:rsidRPr="00BB18D2" w:rsidRDefault="0012575F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DB32B3" w14:paraId="55769688" w14:textId="77777777" w:rsidTr="00BC7FE0">
        <w:tc>
          <w:tcPr>
            <w:tcW w:w="1476" w:type="dxa"/>
            <w:vAlign w:val="center"/>
          </w:tcPr>
          <w:p w14:paraId="48865FA6" w14:textId="77777777" w:rsidR="00DB32B3" w:rsidRPr="008F092E" w:rsidRDefault="00DB32B3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0db</w:t>
            </w:r>
          </w:p>
        </w:tc>
        <w:tc>
          <w:tcPr>
            <w:tcW w:w="1502" w:type="dxa"/>
          </w:tcPr>
          <w:p w14:paraId="66103A85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17A1EAA4" w14:textId="19770D09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39B365C1" w14:textId="5345DE1A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2535E3A" w14:textId="30043AF2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4352AAFD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</w:tr>
      <w:tr w:rsidR="00DB32B3" w14:paraId="3DAC74AC" w14:textId="77777777" w:rsidTr="00BC7FE0">
        <w:tc>
          <w:tcPr>
            <w:tcW w:w="1476" w:type="dxa"/>
            <w:vAlign w:val="center"/>
          </w:tcPr>
          <w:p w14:paraId="4179CB74" w14:textId="77777777" w:rsidR="00DB32B3" w:rsidRPr="008F092E" w:rsidRDefault="00DB32B3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2db</w:t>
            </w:r>
          </w:p>
        </w:tc>
        <w:tc>
          <w:tcPr>
            <w:tcW w:w="1502" w:type="dxa"/>
          </w:tcPr>
          <w:p w14:paraId="787EF821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3A0205C5" w14:textId="073BCCDE" w:rsidR="00DB32B3" w:rsidRPr="00BB18D2" w:rsidRDefault="00BF0A1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AA43319" w14:textId="3A666908" w:rsidR="00DB32B3" w:rsidRPr="00BB18D2" w:rsidRDefault="008212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084952CD" w14:textId="2D561634" w:rsidR="00DB32B3" w:rsidRPr="00BB18D2" w:rsidRDefault="00B84AC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FFA3ABD" w14:textId="77777777" w:rsidR="00DB32B3" w:rsidRPr="00BB18D2" w:rsidRDefault="00DB32B3" w:rsidP="00BC7FE0">
            <w:pPr>
              <w:rPr>
                <w:lang w:eastAsia="zh-CN"/>
              </w:rPr>
            </w:pPr>
          </w:p>
        </w:tc>
      </w:tr>
    </w:tbl>
    <w:p w14:paraId="1C04C8D2" w14:textId="77777777" w:rsidR="00DB32B3" w:rsidRDefault="00DB32B3" w:rsidP="00DB32B3">
      <w:pPr>
        <w:ind w:left="568" w:firstLine="284"/>
        <w:rPr>
          <w:b/>
          <w:bCs/>
          <w:lang w:eastAsia="zh-CN"/>
        </w:rPr>
      </w:pPr>
    </w:p>
    <w:p w14:paraId="01F73A75" w14:textId="38CC71CF" w:rsidR="00965EC2" w:rsidRDefault="00965EC2" w:rsidP="00965EC2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Pr="009234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923435">
        <w:rPr>
          <w:b/>
          <w:bCs/>
          <w:lang w:eastAsia="zh-CN"/>
        </w:rPr>
        <w:t xml:space="preserve">: Number of attempts needed for 99% PBCH </w:t>
      </w:r>
      <w:r>
        <w:rPr>
          <w:b/>
          <w:bCs/>
          <w:lang w:eastAsia="zh-CN"/>
        </w:rPr>
        <w:t xml:space="preserve">decoding for 15 </w:t>
      </w:r>
      <w:proofErr w:type="gramStart"/>
      <w:r>
        <w:rPr>
          <w:b/>
          <w:bCs/>
          <w:lang w:eastAsia="zh-CN"/>
        </w:rPr>
        <w:t>PRBs</w:t>
      </w:r>
      <w:proofErr w:type="gramEnd"/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76"/>
        <w:gridCol w:w="1502"/>
        <w:gridCol w:w="1504"/>
        <w:gridCol w:w="1504"/>
        <w:gridCol w:w="1504"/>
        <w:gridCol w:w="1504"/>
      </w:tblGrid>
      <w:tr w:rsidR="00965EC2" w14:paraId="136694F8" w14:textId="77777777" w:rsidTr="00BC7FE0">
        <w:tc>
          <w:tcPr>
            <w:tcW w:w="1476" w:type="dxa"/>
          </w:tcPr>
          <w:p w14:paraId="048A51E1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502" w:type="dxa"/>
          </w:tcPr>
          <w:p w14:paraId="4973E122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1504" w:type="dxa"/>
          </w:tcPr>
          <w:p w14:paraId="7D90AF41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1504" w:type="dxa"/>
          </w:tcPr>
          <w:p w14:paraId="32A04055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1504" w:type="dxa"/>
          </w:tcPr>
          <w:p w14:paraId="48D0D020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  <w:tc>
          <w:tcPr>
            <w:tcW w:w="1504" w:type="dxa"/>
          </w:tcPr>
          <w:p w14:paraId="0DCD2DE6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HST</w:t>
            </w:r>
          </w:p>
        </w:tc>
      </w:tr>
      <w:tr w:rsidR="00965EC2" w14:paraId="23EE22AF" w14:textId="77777777" w:rsidTr="00BC7FE0">
        <w:tc>
          <w:tcPr>
            <w:tcW w:w="1476" w:type="dxa"/>
            <w:vAlign w:val="center"/>
          </w:tcPr>
          <w:p w14:paraId="616D9B59" w14:textId="77777777" w:rsidR="00965EC2" w:rsidRPr="00A23945" w:rsidRDefault="00965EC2" w:rsidP="00BC7FE0">
            <w:pPr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502" w:type="dxa"/>
          </w:tcPr>
          <w:p w14:paraId="44ED9A72" w14:textId="7230DA0B" w:rsidR="00965EC2" w:rsidRPr="00BB18D2" w:rsidRDefault="00200892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A4ADD94" w14:textId="5E17058E" w:rsidR="00965EC2" w:rsidRPr="00BB18D2" w:rsidRDefault="00D573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5523729F" w14:textId="7C14F53B" w:rsidR="00965EC2" w:rsidRPr="00BB18D2" w:rsidRDefault="0076038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4BF12144" w14:textId="614BA0E9" w:rsidR="00965EC2" w:rsidRPr="00BB18D2" w:rsidRDefault="00FE5890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7C960FEE" w14:textId="586081B6" w:rsidR="00965EC2" w:rsidRPr="00BB18D2" w:rsidRDefault="00D03CA2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</w:tr>
      <w:tr w:rsidR="00965EC2" w14:paraId="66680E38" w14:textId="77777777" w:rsidTr="00BC7FE0">
        <w:tc>
          <w:tcPr>
            <w:tcW w:w="1476" w:type="dxa"/>
            <w:vAlign w:val="center"/>
          </w:tcPr>
          <w:p w14:paraId="01B56BEB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502" w:type="dxa"/>
          </w:tcPr>
          <w:p w14:paraId="27F9CFC5" w14:textId="5729C697" w:rsidR="00965EC2" w:rsidRPr="00BB18D2" w:rsidRDefault="00200892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35A4714A" w14:textId="343D0801" w:rsidR="00965EC2" w:rsidRPr="00BB18D2" w:rsidRDefault="00D573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4</w:t>
            </w:r>
          </w:p>
        </w:tc>
        <w:tc>
          <w:tcPr>
            <w:tcW w:w="1504" w:type="dxa"/>
          </w:tcPr>
          <w:p w14:paraId="009B019F" w14:textId="4B10D4BD" w:rsidR="00965EC2" w:rsidRPr="00BB18D2" w:rsidRDefault="00760384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5599ED27" w14:textId="2D69047B" w:rsidR="00965EC2" w:rsidRPr="00BB18D2" w:rsidRDefault="00FE5890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0D2BDA72" w14:textId="095CFDC9" w:rsidR="00965EC2" w:rsidRPr="00BB18D2" w:rsidRDefault="00D03CA2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965EC2" w14:paraId="72B06444" w14:textId="77777777" w:rsidTr="00BC7FE0">
        <w:tc>
          <w:tcPr>
            <w:tcW w:w="1476" w:type="dxa"/>
            <w:vAlign w:val="center"/>
          </w:tcPr>
          <w:p w14:paraId="40F66D22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502" w:type="dxa"/>
          </w:tcPr>
          <w:p w14:paraId="48C595AE" w14:textId="73679771" w:rsidR="00965EC2" w:rsidRPr="00BB18D2" w:rsidRDefault="009265B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5F0C165E" w14:textId="2468EC07" w:rsidR="00965EC2" w:rsidRPr="00BB18D2" w:rsidRDefault="00D573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6DC2EC09" w14:textId="598C810E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9E617F1" w14:textId="30DDA37F" w:rsidR="00965EC2" w:rsidRPr="00BB18D2" w:rsidRDefault="00FE5890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B31705D" w14:textId="4F67985A" w:rsidR="00965EC2" w:rsidRPr="00BB18D2" w:rsidRDefault="00965EC2" w:rsidP="00BC7FE0">
            <w:pPr>
              <w:rPr>
                <w:lang w:eastAsia="zh-CN"/>
              </w:rPr>
            </w:pPr>
          </w:p>
        </w:tc>
      </w:tr>
      <w:tr w:rsidR="00965EC2" w14:paraId="66861EB8" w14:textId="77777777" w:rsidTr="00BC7FE0">
        <w:tc>
          <w:tcPr>
            <w:tcW w:w="1476" w:type="dxa"/>
            <w:vAlign w:val="center"/>
          </w:tcPr>
          <w:p w14:paraId="740385A7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502" w:type="dxa"/>
          </w:tcPr>
          <w:p w14:paraId="462B48BC" w14:textId="7F9BC6CE" w:rsidR="00965EC2" w:rsidRPr="00BB18D2" w:rsidRDefault="00965EC2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059231E3" w14:textId="68337DF7" w:rsidR="00965EC2" w:rsidRPr="00BB18D2" w:rsidRDefault="00D573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54907FEB" w14:textId="7E3FD7DD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46884BE3" w14:textId="41D61D8C" w:rsidR="00965EC2" w:rsidRPr="00BB18D2" w:rsidRDefault="00FE5890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75D4246B" w14:textId="10ED93B4" w:rsidR="00965EC2" w:rsidRPr="00BB18D2" w:rsidRDefault="00965EC2" w:rsidP="00BC7FE0">
            <w:pPr>
              <w:rPr>
                <w:lang w:eastAsia="zh-CN"/>
              </w:rPr>
            </w:pPr>
          </w:p>
        </w:tc>
      </w:tr>
      <w:tr w:rsidR="00965EC2" w14:paraId="28D7096E" w14:textId="77777777" w:rsidTr="00BC7FE0">
        <w:tc>
          <w:tcPr>
            <w:tcW w:w="1476" w:type="dxa"/>
            <w:vAlign w:val="center"/>
          </w:tcPr>
          <w:p w14:paraId="425570CE" w14:textId="77777777" w:rsidR="00965EC2" w:rsidRPr="008F092E" w:rsidRDefault="00965EC2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0db</w:t>
            </w:r>
          </w:p>
        </w:tc>
        <w:tc>
          <w:tcPr>
            <w:tcW w:w="1502" w:type="dxa"/>
          </w:tcPr>
          <w:p w14:paraId="62D56141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2F00F353" w14:textId="1A745A21" w:rsidR="00965EC2" w:rsidRPr="00BB18D2" w:rsidRDefault="00D573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52838288" w14:textId="72493B0F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1A336AE8" w14:textId="50C30AB9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41991568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</w:tr>
      <w:tr w:rsidR="00965EC2" w14:paraId="3254C2D5" w14:textId="77777777" w:rsidTr="00BC7FE0">
        <w:tc>
          <w:tcPr>
            <w:tcW w:w="1476" w:type="dxa"/>
            <w:vAlign w:val="center"/>
          </w:tcPr>
          <w:p w14:paraId="5C9181D9" w14:textId="77777777" w:rsidR="00965EC2" w:rsidRPr="008F092E" w:rsidRDefault="00965EC2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2db</w:t>
            </w:r>
          </w:p>
        </w:tc>
        <w:tc>
          <w:tcPr>
            <w:tcW w:w="1502" w:type="dxa"/>
          </w:tcPr>
          <w:p w14:paraId="552F4736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11CBB33E" w14:textId="7CB25EF4" w:rsidR="00965EC2" w:rsidRPr="00BB18D2" w:rsidRDefault="00D5730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4EA81615" w14:textId="7E6B9F5D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21640530" w14:textId="657F459A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1527C8F3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</w:tr>
    </w:tbl>
    <w:p w14:paraId="78C333D3" w14:textId="77777777" w:rsidR="00965EC2" w:rsidRDefault="00965EC2" w:rsidP="00965EC2">
      <w:pPr>
        <w:ind w:left="568" w:firstLine="284"/>
        <w:rPr>
          <w:b/>
          <w:bCs/>
          <w:lang w:eastAsia="zh-CN"/>
        </w:rPr>
      </w:pPr>
    </w:p>
    <w:p w14:paraId="73A82CAC" w14:textId="50A5F45C" w:rsidR="00965EC2" w:rsidRDefault="00965EC2" w:rsidP="00965EC2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</w:t>
      </w:r>
      <w:r w:rsidRPr="009234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923435">
        <w:rPr>
          <w:b/>
          <w:bCs/>
          <w:lang w:eastAsia="zh-CN"/>
        </w:rPr>
        <w:t>: Number of attempts needed for 9</w:t>
      </w:r>
      <w:r>
        <w:rPr>
          <w:b/>
          <w:bCs/>
          <w:lang w:eastAsia="zh-CN"/>
        </w:rPr>
        <w:t>0</w:t>
      </w:r>
      <w:r w:rsidRPr="00923435">
        <w:rPr>
          <w:b/>
          <w:bCs/>
          <w:lang w:eastAsia="zh-CN"/>
        </w:rPr>
        <w:t xml:space="preserve">% PBCH </w:t>
      </w:r>
      <w:r>
        <w:rPr>
          <w:b/>
          <w:bCs/>
          <w:lang w:eastAsia="zh-CN"/>
        </w:rPr>
        <w:t xml:space="preserve">decoding for 15 </w:t>
      </w:r>
      <w:proofErr w:type="gramStart"/>
      <w:r>
        <w:rPr>
          <w:b/>
          <w:bCs/>
          <w:lang w:eastAsia="zh-CN"/>
        </w:rPr>
        <w:t>PRBs</w:t>
      </w:r>
      <w:proofErr w:type="gramEnd"/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76"/>
        <w:gridCol w:w="1502"/>
        <w:gridCol w:w="1504"/>
        <w:gridCol w:w="1504"/>
        <w:gridCol w:w="1504"/>
        <w:gridCol w:w="1504"/>
      </w:tblGrid>
      <w:tr w:rsidR="00965EC2" w14:paraId="6CAE35A4" w14:textId="77777777" w:rsidTr="00BC7FE0">
        <w:tc>
          <w:tcPr>
            <w:tcW w:w="1476" w:type="dxa"/>
          </w:tcPr>
          <w:p w14:paraId="15C6A89D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502" w:type="dxa"/>
          </w:tcPr>
          <w:p w14:paraId="013F58B2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1504" w:type="dxa"/>
          </w:tcPr>
          <w:p w14:paraId="763A46FA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1504" w:type="dxa"/>
          </w:tcPr>
          <w:p w14:paraId="34C1EC5E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1504" w:type="dxa"/>
          </w:tcPr>
          <w:p w14:paraId="0E95A7CB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  <w:tc>
          <w:tcPr>
            <w:tcW w:w="1504" w:type="dxa"/>
          </w:tcPr>
          <w:p w14:paraId="1E52E1D4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HST</w:t>
            </w:r>
          </w:p>
        </w:tc>
      </w:tr>
      <w:tr w:rsidR="00965EC2" w14:paraId="107CA3F6" w14:textId="77777777" w:rsidTr="00BC7FE0">
        <w:tc>
          <w:tcPr>
            <w:tcW w:w="1476" w:type="dxa"/>
            <w:vAlign w:val="center"/>
          </w:tcPr>
          <w:p w14:paraId="724CB42F" w14:textId="77777777" w:rsidR="00965EC2" w:rsidRPr="00A23945" w:rsidRDefault="00965EC2" w:rsidP="00BC7FE0">
            <w:pPr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502" w:type="dxa"/>
          </w:tcPr>
          <w:p w14:paraId="03A96697" w14:textId="3F861510" w:rsidR="00965EC2" w:rsidRPr="00BB18D2" w:rsidRDefault="00590E9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14D1578B" w14:textId="02CF986C" w:rsidR="00965EC2" w:rsidRPr="00BB18D2" w:rsidRDefault="00A325CE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3E183B2D" w14:textId="01CDA8CD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42A2F25B" w14:textId="5E9E2273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00387211" w14:textId="4F80B341" w:rsidR="00965EC2" w:rsidRPr="00BB18D2" w:rsidRDefault="00D03CA2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</w:tr>
      <w:tr w:rsidR="00965EC2" w14:paraId="11C8FC50" w14:textId="77777777" w:rsidTr="00BC7FE0">
        <w:tc>
          <w:tcPr>
            <w:tcW w:w="1476" w:type="dxa"/>
            <w:vAlign w:val="center"/>
          </w:tcPr>
          <w:p w14:paraId="18AAC72C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502" w:type="dxa"/>
          </w:tcPr>
          <w:p w14:paraId="6AA7AAAB" w14:textId="15E2D304" w:rsidR="00965EC2" w:rsidRPr="00BB18D2" w:rsidRDefault="00590E98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3D4B63A7" w14:textId="71171709" w:rsidR="00965EC2" w:rsidRPr="00BB18D2" w:rsidRDefault="00A325CE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103AE18D" w14:textId="49D1773F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DEB9692" w14:textId="739C7921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11FC294C" w14:textId="1769970A" w:rsidR="00965EC2" w:rsidRPr="00BB18D2" w:rsidRDefault="00D03CA2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  <w:tr w:rsidR="00965EC2" w14:paraId="4AB2FC2F" w14:textId="77777777" w:rsidTr="00BC7FE0">
        <w:tc>
          <w:tcPr>
            <w:tcW w:w="1476" w:type="dxa"/>
            <w:vAlign w:val="center"/>
          </w:tcPr>
          <w:p w14:paraId="66844946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502" w:type="dxa"/>
          </w:tcPr>
          <w:p w14:paraId="7BFBF5D1" w14:textId="55DF5BE0" w:rsidR="00965EC2" w:rsidRPr="00BB18D2" w:rsidRDefault="00965EC2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0C1248A4" w14:textId="1DDBB021" w:rsidR="00965EC2" w:rsidRPr="00BB18D2" w:rsidRDefault="00A325CE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4797CD7" w14:textId="03D87D44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3B725F7" w14:textId="54DFE1A5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143830C0" w14:textId="00241DFE" w:rsidR="00965EC2" w:rsidRPr="00BB18D2" w:rsidRDefault="00965EC2" w:rsidP="00BC7FE0">
            <w:pPr>
              <w:rPr>
                <w:lang w:eastAsia="zh-CN"/>
              </w:rPr>
            </w:pPr>
          </w:p>
        </w:tc>
      </w:tr>
      <w:tr w:rsidR="00965EC2" w14:paraId="46141AB5" w14:textId="77777777" w:rsidTr="00BC7FE0">
        <w:tc>
          <w:tcPr>
            <w:tcW w:w="1476" w:type="dxa"/>
            <w:vAlign w:val="center"/>
          </w:tcPr>
          <w:p w14:paraId="4F816706" w14:textId="77777777" w:rsidR="00965EC2" w:rsidRDefault="00965EC2" w:rsidP="00BC7FE0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502" w:type="dxa"/>
          </w:tcPr>
          <w:p w14:paraId="325A23C0" w14:textId="260F8D16" w:rsidR="00965EC2" w:rsidRPr="00BB18D2" w:rsidRDefault="00965EC2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471A5D08" w14:textId="1000B623" w:rsidR="00965EC2" w:rsidRPr="00BB18D2" w:rsidRDefault="00A325CE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596FE567" w14:textId="234A47DC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34C09708" w14:textId="2BE05E1F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5B6ED5FC" w14:textId="74D4903D" w:rsidR="00965EC2" w:rsidRPr="00BB18D2" w:rsidRDefault="00965EC2" w:rsidP="00BC7FE0">
            <w:pPr>
              <w:rPr>
                <w:lang w:eastAsia="zh-CN"/>
              </w:rPr>
            </w:pPr>
          </w:p>
        </w:tc>
      </w:tr>
      <w:tr w:rsidR="00965EC2" w14:paraId="2874998C" w14:textId="77777777" w:rsidTr="00BC7FE0">
        <w:tc>
          <w:tcPr>
            <w:tcW w:w="1476" w:type="dxa"/>
            <w:vAlign w:val="center"/>
          </w:tcPr>
          <w:p w14:paraId="0C517CC1" w14:textId="77777777" w:rsidR="00965EC2" w:rsidRPr="008F092E" w:rsidRDefault="00965EC2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0db</w:t>
            </w:r>
          </w:p>
        </w:tc>
        <w:tc>
          <w:tcPr>
            <w:tcW w:w="1502" w:type="dxa"/>
          </w:tcPr>
          <w:p w14:paraId="2D2BBA47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0195F82F" w14:textId="4F7F7414" w:rsidR="00965EC2" w:rsidRPr="00BB18D2" w:rsidRDefault="00A325CE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15ED400" w14:textId="73B39890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5DF7F54B" w14:textId="5987834F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0C8A15D7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</w:tr>
      <w:tr w:rsidR="00965EC2" w14:paraId="0745DC88" w14:textId="77777777" w:rsidTr="00BC7FE0">
        <w:tc>
          <w:tcPr>
            <w:tcW w:w="1476" w:type="dxa"/>
            <w:vAlign w:val="center"/>
          </w:tcPr>
          <w:p w14:paraId="1C334B6E" w14:textId="77777777" w:rsidR="00965EC2" w:rsidRPr="008F092E" w:rsidRDefault="00965EC2" w:rsidP="00BC7FE0">
            <w:pPr>
              <w:rPr>
                <w:lang w:eastAsia="zh-CN"/>
              </w:rPr>
            </w:pPr>
            <w:r w:rsidRPr="008F092E">
              <w:rPr>
                <w:lang w:eastAsia="zh-CN"/>
              </w:rPr>
              <w:t>2db</w:t>
            </w:r>
          </w:p>
        </w:tc>
        <w:tc>
          <w:tcPr>
            <w:tcW w:w="1502" w:type="dxa"/>
          </w:tcPr>
          <w:p w14:paraId="76E17DF2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  <w:tc>
          <w:tcPr>
            <w:tcW w:w="1504" w:type="dxa"/>
          </w:tcPr>
          <w:p w14:paraId="43A99597" w14:textId="494002BB" w:rsidR="00965EC2" w:rsidRPr="00BB18D2" w:rsidRDefault="00A325CE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5BDC9241" w14:textId="4BF0BDC1" w:rsidR="00965EC2" w:rsidRPr="00BB18D2" w:rsidRDefault="00375815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37E39DA2" w14:textId="3EC54272" w:rsidR="00965EC2" w:rsidRPr="00BB18D2" w:rsidRDefault="00FE4041" w:rsidP="00BC7FE0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32231769" w14:textId="77777777" w:rsidR="00965EC2" w:rsidRPr="00BB18D2" w:rsidRDefault="00965EC2" w:rsidP="00BC7FE0">
            <w:pPr>
              <w:rPr>
                <w:lang w:eastAsia="zh-CN"/>
              </w:rPr>
            </w:pPr>
          </w:p>
        </w:tc>
      </w:tr>
    </w:tbl>
    <w:p w14:paraId="1E2A0887" w14:textId="77777777" w:rsidR="00965EC2" w:rsidRDefault="00965EC2" w:rsidP="00965EC2">
      <w:pPr>
        <w:ind w:left="568" w:firstLine="284"/>
        <w:rPr>
          <w:b/>
          <w:bCs/>
          <w:lang w:eastAsia="zh-CN"/>
        </w:rPr>
      </w:pPr>
    </w:p>
    <w:p w14:paraId="7D6C41B8" w14:textId="04B95766" w:rsidR="00BB18D2" w:rsidRDefault="000A4900" w:rsidP="009523C7">
      <w:pPr>
        <w:rPr>
          <w:lang w:eastAsia="ja-JP"/>
        </w:rPr>
      </w:pPr>
      <w:r>
        <w:rPr>
          <w:lang w:eastAsia="ja-JP"/>
        </w:rPr>
        <w:t xml:space="preserve">Rel-15 RAN4 </w:t>
      </w:r>
      <w:r w:rsidR="00A74A1D">
        <w:rPr>
          <w:lang w:eastAsia="ja-JP"/>
        </w:rPr>
        <w:t>cell detection and measurement</w:t>
      </w:r>
      <w:r>
        <w:rPr>
          <w:lang w:eastAsia="ja-JP"/>
        </w:rPr>
        <w:t xml:space="preserve"> requirements are defined at -6db S</w:t>
      </w:r>
      <w:r w:rsidR="00A74A1D">
        <w:rPr>
          <w:lang w:eastAsia="ja-JP"/>
        </w:rPr>
        <w:t>I</w:t>
      </w:r>
      <w:r>
        <w:rPr>
          <w:lang w:eastAsia="ja-JP"/>
        </w:rPr>
        <w:t>NR</w:t>
      </w:r>
      <w:r w:rsidR="00A74A1D">
        <w:rPr>
          <w:lang w:eastAsia="ja-JP"/>
        </w:rPr>
        <w:t xml:space="preserve"> </w:t>
      </w:r>
      <w:r>
        <w:rPr>
          <w:lang w:eastAsia="ja-JP"/>
        </w:rPr>
        <w:t>based on the worst channel performance</w:t>
      </w:r>
      <w:r w:rsidR="00DF70BD">
        <w:rPr>
          <w:lang w:eastAsia="ja-JP"/>
        </w:rPr>
        <w:t xml:space="preserve"> and with single-shot decoding assumption. </w:t>
      </w:r>
      <w:r w:rsidR="00B15CC9">
        <w:rPr>
          <w:lang w:eastAsia="ja-JP"/>
        </w:rPr>
        <w:t xml:space="preserve">We think the same assumptions shall hold for </w:t>
      </w:r>
      <w:r w:rsidR="00B010E0">
        <w:rPr>
          <w:lang w:eastAsia="ja-JP"/>
        </w:rPr>
        <w:t>NR operation in &lt;5MHz band as well.</w:t>
      </w:r>
    </w:p>
    <w:p w14:paraId="43D689F8" w14:textId="6E5687DD" w:rsidR="003932DA" w:rsidRDefault="00076580" w:rsidP="009523C7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 w:rsidR="00B010E0">
        <w:rPr>
          <w:b/>
          <w:bCs/>
          <w:lang w:eastAsia="ja-JP"/>
        </w:rPr>
        <w:t xml:space="preserve">Legacy Rel-15 </w:t>
      </w:r>
      <w:r w:rsidR="00D753EA">
        <w:rPr>
          <w:b/>
          <w:bCs/>
          <w:lang w:eastAsia="ja-JP"/>
        </w:rPr>
        <w:t xml:space="preserve">cell identification </w:t>
      </w:r>
      <w:r w:rsidR="00FC7CA9">
        <w:rPr>
          <w:b/>
          <w:bCs/>
          <w:lang w:eastAsia="ja-JP"/>
        </w:rPr>
        <w:t xml:space="preserve">delay </w:t>
      </w:r>
      <w:r w:rsidR="00D753EA">
        <w:rPr>
          <w:b/>
          <w:bCs/>
          <w:lang w:eastAsia="ja-JP"/>
        </w:rPr>
        <w:t xml:space="preserve">requirements were defined based on </w:t>
      </w:r>
      <w:r w:rsidR="00C0799C">
        <w:rPr>
          <w:b/>
          <w:bCs/>
          <w:lang w:eastAsia="ja-JP"/>
        </w:rPr>
        <w:t xml:space="preserve">99% </w:t>
      </w:r>
      <w:r w:rsidR="00B010E0">
        <w:rPr>
          <w:b/>
          <w:bCs/>
          <w:lang w:eastAsia="ja-JP"/>
        </w:rPr>
        <w:t xml:space="preserve">PBCH decoding </w:t>
      </w:r>
      <w:r w:rsidR="00C0799C">
        <w:rPr>
          <w:b/>
          <w:bCs/>
          <w:lang w:eastAsia="ja-JP"/>
        </w:rPr>
        <w:t>rate</w:t>
      </w:r>
      <w:r w:rsidR="00B010E0">
        <w:rPr>
          <w:b/>
          <w:bCs/>
          <w:lang w:eastAsia="ja-JP"/>
        </w:rPr>
        <w:t xml:space="preserve"> at -6db SINR</w:t>
      </w:r>
      <w:r w:rsidR="0066190B">
        <w:rPr>
          <w:b/>
          <w:bCs/>
          <w:lang w:eastAsia="ja-JP"/>
        </w:rPr>
        <w:t xml:space="preserve"> with single-shot decoding (no combining) </w:t>
      </w:r>
      <w:r w:rsidR="00D753EA">
        <w:rPr>
          <w:b/>
          <w:bCs/>
          <w:lang w:eastAsia="ja-JP"/>
        </w:rPr>
        <w:t>based on the worst channel</w:t>
      </w:r>
      <w:r w:rsidR="009044D9">
        <w:rPr>
          <w:b/>
          <w:bCs/>
          <w:lang w:eastAsia="ja-JP"/>
        </w:rPr>
        <w:t>.</w:t>
      </w:r>
    </w:p>
    <w:p w14:paraId="180BB95A" w14:textId="64165BA8" w:rsidR="00FC7CA9" w:rsidRDefault="00FC7CA9" w:rsidP="009523C7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1: Assuming Rel-15 principles, RAN4 to define the cell-identification delay requirements at -6db SINR </w:t>
      </w:r>
      <w:r w:rsidR="00A45F74">
        <w:rPr>
          <w:b/>
          <w:bCs/>
          <w:lang w:eastAsia="ja-JP"/>
        </w:rPr>
        <w:t>without PBCH combining based on the worst channel</w:t>
      </w:r>
      <w:r w:rsidR="00D11709">
        <w:rPr>
          <w:b/>
          <w:bCs/>
          <w:lang w:eastAsia="ja-JP"/>
        </w:rPr>
        <w:t>.</w:t>
      </w:r>
    </w:p>
    <w:p w14:paraId="02413706" w14:textId="77777777" w:rsidR="00C0799C" w:rsidRDefault="00A45F74" w:rsidP="009523C7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2: Based on our simulation results, </w:t>
      </w:r>
    </w:p>
    <w:p w14:paraId="0626F569" w14:textId="21D620C7" w:rsidR="00A45F74" w:rsidRDefault="00A45F74" w:rsidP="00C0799C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C0799C">
        <w:rPr>
          <w:rFonts w:eastAsia="MS Mincho"/>
          <w:b/>
          <w:bCs/>
          <w:sz w:val="20"/>
          <w:szCs w:val="20"/>
          <w:lang w:val="en-GB" w:eastAsia="ja-JP"/>
        </w:rPr>
        <w:t>a total of 6 SSB samples are needed to define the SSB index identification delay</w:t>
      </w:r>
      <w:r w:rsidR="00C0799C" w:rsidRPr="00C0799C">
        <w:rPr>
          <w:rFonts w:eastAsia="MS Mincho"/>
          <w:b/>
          <w:bCs/>
          <w:sz w:val="20"/>
          <w:szCs w:val="20"/>
          <w:lang w:val="en-GB" w:eastAsia="ja-JP"/>
        </w:rPr>
        <w:t xml:space="preserve"> requirements for 12PRB PBCH</w:t>
      </w:r>
      <w:r w:rsidR="002B08FD">
        <w:rPr>
          <w:rFonts w:eastAsia="MS Mincho"/>
          <w:b/>
          <w:bCs/>
          <w:sz w:val="20"/>
          <w:szCs w:val="20"/>
          <w:lang w:val="en-GB" w:eastAsia="ja-JP"/>
        </w:rPr>
        <w:t>,</w:t>
      </w:r>
    </w:p>
    <w:p w14:paraId="3F776F8F" w14:textId="0D725929" w:rsidR="00D11709" w:rsidRDefault="00C0799C" w:rsidP="009523C7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C0799C">
        <w:rPr>
          <w:rFonts w:eastAsia="MS Mincho"/>
          <w:b/>
          <w:bCs/>
          <w:sz w:val="20"/>
          <w:szCs w:val="20"/>
          <w:lang w:val="en-GB" w:eastAsia="ja-JP"/>
        </w:rPr>
        <w:t xml:space="preserve">a total of </w:t>
      </w:r>
      <w:r w:rsidR="00D11709">
        <w:rPr>
          <w:rFonts w:eastAsia="MS Mincho"/>
          <w:b/>
          <w:bCs/>
          <w:sz w:val="20"/>
          <w:szCs w:val="20"/>
          <w:lang w:val="en-GB" w:eastAsia="ja-JP"/>
        </w:rPr>
        <w:t>4</w:t>
      </w:r>
      <w:r w:rsidRPr="00C0799C">
        <w:rPr>
          <w:rFonts w:eastAsia="MS Mincho"/>
          <w:b/>
          <w:bCs/>
          <w:sz w:val="20"/>
          <w:szCs w:val="20"/>
          <w:lang w:val="en-GB" w:eastAsia="ja-JP"/>
        </w:rPr>
        <w:t xml:space="preserve"> SSB samples are needed to define the SSB index identification delay requirements for 1</w:t>
      </w:r>
      <w:r w:rsidR="00D11709">
        <w:rPr>
          <w:rFonts w:eastAsia="MS Mincho"/>
          <w:b/>
          <w:bCs/>
          <w:sz w:val="20"/>
          <w:szCs w:val="20"/>
          <w:lang w:val="en-GB" w:eastAsia="ja-JP"/>
        </w:rPr>
        <w:t>5</w:t>
      </w:r>
      <w:r w:rsidRPr="00C0799C">
        <w:rPr>
          <w:rFonts w:eastAsia="MS Mincho"/>
          <w:b/>
          <w:bCs/>
          <w:sz w:val="20"/>
          <w:szCs w:val="20"/>
          <w:lang w:val="en-GB" w:eastAsia="ja-JP"/>
        </w:rPr>
        <w:t>PRB PBCH</w:t>
      </w:r>
      <w:r w:rsidR="002B08FD">
        <w:rPr>
          <w:rFonts w:eastAsia="MS Mincho"/>
          <w:b/>
          <w:bCs/>
          <w:sz w:val="20"/>
          <w:szCs w:val="20"/>
          <w:lang w:val="en-GB" w:eastAsia="ja-JP"/>
        </w:rPr>
        <w:t>.</w:t>
      </w:r>
    </w:p>
    <w:p w14:paraId="4AB8BC60" w14:textId="56FA3B1A" w:rsidR="008D11C5" w:rsidRDefault="008D11C5" w:rsidP="008D11C5">
      <w:pPr>
        <w:rPr>
          <w:b/>
          <w:bCs/>
          <w:lang w:eastAsia="ja-JP"/>
        </w:rPr>
      </w:pPr>
    </w:p>
    <w:p w14:paraId="58BA3F5E" w14:textId="0D58BBD6" w:rsidR="008D11C5" w:rsidRDefault="008D11C5" w:rsidP="008D11C5">
      <w:pPr>
        <w:rPr>
          <w:lang w:eastAsia="ja-JP"/>
        </w:rPr>
      </w:pPr>
      <w:r>
        <w:rPr>
          <w:lang w:eastAsia="ja-JP"/>
        </w:rPr>
        <w:t xml:space="preserve">Handover requirements are defined at </w:t>
      </w:r>
      <w:r w:rsidR="009B2BC0">
        <w:rPr>
          <w:lang w:eastAsia="ja-JP"/>
        </w:rPr>
        <w:t xml:space="preserve">SINR of -2db, so </w:t>
      </w:r>
      <w:r w:rsidR="005D6064">
        <w:rPr>
          <w:lang w:eastAsia="ja-JP"/>
        </w:rPr>
        <w:t xml:space="preserve">for 12PRB SSB, </w:t>
      </w:r>
      <w:r w:rsidR="00585CE9">
        <w:rPr>
          <w:lang w:eastAsia="ja-JP"/>
        </w:rPr>
        <w:t xml:space="preserve">we need 3 samples for </w:t>
      </w:r>
      <w:r w:rsidR="00B21D83">
        <w:rPr>
          <w:lang w:eastAsia="ja-JP"/>
        </w:rPr>
        <w:t>T</w:t>
      </w:r>
      <w:r w:rsidR="00B21D83" w:rsidRPr="002C3E8F">
        <w:rPr>
          <w:vertAlign w:val="subscript"/>
          <w:lang w:eastAsia="ja-JP"/>
        </w:rPr>
        <w:t>search</w:t>
      </w:r>
      <w:r w:rsidR="00B21D83">
        <w:rPr>
          <w:lang w:eastAsia="ja-JP"/>
        </w:rPr>
        <w:t xml:space="preserve"> for intra-frequency HO and 5 samples for inter-frequency HO.</w:t>
      </w:r>
      <w:r w:rsidR="005D6064">
        <w:rPr>
          <w:lang w:eastAsia="ja-JP"/>
        </w:rPr>
        <w:t xml:space="preserve"> And for </w:t>
      </w:r>
      <w:r w:rsidR="00F21238">
        <w:rPr>
          <w:lang w:eastAsia="ja-JP"/>
        </w:rPr>
        <w:t>15PRB SSB, we need 2 samples for T</w:t>
      </w:r>
      <w:r w:rsidR="00F21238" w:rsidRPr="002C3E8F">
        <w:rPr>
          <w:vertAlign w:val="subscript"/>
          <w:lang w:eastAsia="ja-JP"/>
        </w:rPr>
        <w:t>search</w:t>
      </w:r>
      <w:r w:rsidR="00F21238">
        <w:rPr>
          <w:lang w:eastAsia="ja-JP"/>
        </w:rPr>
        <w:t xml:space="preserve"> for intra-frequency HO and 4 samples for inter-frequency </w:t>
      </w:r>
      <w:proofErr w:type="gramStart"/>
      <w:r w:rsidR="00F21238">
        <w:rPr>
          <w:lang w:eastAsia="ja-JP"/>
        </w:rPr>
        <w:t>HO</w:t>
      </w:r>
      <w:proofErr w:type="gramEnd"/>
    </w:p>
    <w:p w14:paraId="34586680" w14:textId="6AE87727" w:rsidR="00B766DF" w:rsidRPr="00B766DF" w:rsidRDefault="00B766DF" w:rsidP="00B766DF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3: Based on our simulation results, T</w:t>
      </w:r>
      <w:r w:rsidRPr="00B766DF">
        <w:rPr>
          <w:b/>
          <w:bCs/>
          <w:vertAlign w:val="subscript"/>
          <w:lang w:eastAsia="ja-JP"/>
        </w:rPr>
        <w:t>search</w:t>
      </w:r>
      <w:r>
        <w:rPr>
          <w:b/>
          <w:bCs/>
          <w:lang w:eastAsia="ja-JP"/>
        </w:rPr>
        <w:t xml:space="preserve"> in HO requirements</w:t>
      </w:r>
      <w:r w:rsidR="0009612E">
        <w:rPr>
          <w:b/>
          <w:bCs/>
          <w:lang w:eastAsia="ja-JP"/>
        </w:rPr>
        <w:t xml:space="preserve"> for 12PRB SSB shall be revised to</w:t>
      </w:r>
    </w:p>
    <w:p w14:paraId="0051A225" w14:textId="21241982" w:rsidR="009655F8" w:rsidRDefault="0071544E" w:rsidP="00B766DF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>
        <w:rPr>
          <w:rFonts w:eastAsia="MS Mincho"/>
          <w:b/>
          <w:bCs/>
          <w:sz w:val="20"/>
          <w:szCs w:val="20"/>
          <w:lang w:val="en-GB" w:eastAsia="ja-JP"/>
        </w:rPr>
        <w:t>3*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 xml:space="preserve">, </w:t>
      </w:r>
      <w:r w:rsidR="00BD200A">
        <w:rPr>
          <w:rFonts w:eastAsia="MS Mincho"/>
          <w:b/>
          <w:bCs/>
          <w:sz w:val="20"/>
          <w:szCs w:val="20"/>
          <w:lang w:val="en-GB" w:eastAsia="ja-JP"/>
        </w:rPr>
        <w:t>i</w:t>
      </w:r>
      <w:r w:rsidR="009655F8"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f the target cell is an unknown intra-frequency cell and the target cell Es/Iot≥-2 dB </w:t>
      </w:r>
    </w:p>
    <w:p w14:paraId="2D43FD8C" w14:textId="00F35337" w:rsidR="00B766DF" w:rsidRDefault="002C3E8F" w:rsidP="00B766DF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>
        <w:rPr>
          <w:rFonts w:eastAsia="MS Mincho"/>
          <w:b/>
          <w:bCs/>
          <w:sz w:val="20"/>
          <w:szCs w:val="20"/>
          <w:lang w:val="en-GB" w:eastAsia="ja-JP"/>
        </w:rPr>
        <w:t>5*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>, i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f the target cell is an unknown int</w:t>
      </w:r>
      <w:r>
        <w:rPr>
          <w:rFonts w:eastAsia="MS Mincho"/>
          <w:b/>
          <w:bCs/>
          <w:sz w:val="20"/>
          <w:szCs w:val="20"/>
          <w:lang w:val="en-GB" w:eastAsia="ja-JP"/>
        </w:rPr>
        <w:t>er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-frequency cell and the target cell Es/Iot≥-2 dB</w:t>
      </w:r>
    </w:p>
    <w:p w14:paraId="0222E17E" w14:textId="77777777" w:rsidR="00B21D83" w:rsidRPr="008D11C5" w:rsidRDefault="00B21D83" w:rsidP="008D11C5">
      <w:pPr>
        <w:rPr>
          <w:lang w:eastAsia="ja-JP"/>
        </w:rPr>
      </w:pPr>
    </w:p>
    <w:p w14:paraId="7E4790DD" w14:textId="45000FB9" w:rsidR="005D6064" w:rsidRPr="00B766DF" w:rsidRDefault="005D6064" w:rsidP="005D6064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742697">
        <w:rPr>
          <w:b/>
          <w:bCs/>
          <w:lang w:eastAsia="ja-JP"/>
        </w:rPr>
        <w:t>4</w:t>
      </w:r>
      <w:r>
        <w:rPr>
          <w:b/>
          <w:bCs/>
          <w:lang w:eastAsia="ja-JP"/>
        </w:rPr>
        <w:t>: Based on our simulation results, T</w:t>
      </w:r>
      <w:r w:rsidRPr="00B766DF">
        <w:rPr>
          <w:b/>
          <w:bCs/>
          <w:vertAlign w:val="subscript"/>
          <w:lang w:eastAsia="ja-JP"/>
        </w:rPr>
        <w:t>search</w:t>
      </w:r>
      <w:r>
        <w:rPr>
          <w:b/>
          <w:bCs/>
          <w:lang w:eastAsia="ja-JP"/>
        </w:rPr>
        <w:t xml:space="preserve"> in HO requirements for 1</w:t>
      </w:r>
      <w:r w:rsidR="00DD3400">
        <w:rPr>
          <w:b/>
          <w:bCs/>
          <w:lang w:eastAsia="ja-JP"/>
        </w:rPr>
        <w:t>5</w:t>
      </w:r>
      <w:r>
        <w:rPr>
          <w:b/>
          <w:bCs/>
          <w:lang w:eastAsia="ja-JP"/>
        </w:rPr>
        <w:t>PRB SSB shall be revised to</w:t>
      </w:r>
    </w:p>
    <w:p w14:paraId="1A8D6580" w14:textId="3A3984A4" w:rsidR="005D6064" w:rsidRDefault="005D6064" w:rsidP="005D6064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 w:rsidR="00742697">
        <w:rPr>
          <w:rFonts w:eastAsia="MS Mincho"/>
          <w:b/>
          <w:bCs/>
          <w:sz w:val="20"/>
          <w:szCs w:val="20"/>
          <w:lang w:val="en-GB" w:eastAsia="ja-JP"/>
        </w:rPr>
        <w:t>2</w:t>
      </w:r>
      <w:r>
        <w:rPr>
          <w:rFonts w:eastAsia="MS Mincho"/>
          <w:b/>
          <w:bCs/>
          <w:sz w:val="20"/>
          <w:szCs w:val="20"/>
          <w:lang w:val="en-GB" w:eastAsia="ja-JP"/>
        </w:rPr>
        <w:t>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>, i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f the target cell is an unknown intra-frequency cell and the target cell Es/Iot≥-2 dB </w:t>
      </w:r>
    </w:p>
    <w:p w14:paraId="3D7B92AD" w14:textId="2E01C8BF" w:rsidR="005D6064" w:rsidRDefault="005D6064" w:rsidP="005D6064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 w:rsidR="00742697">
        <w:rPr>
          <w:rFonts w:eastAsia="MS Mincho"/>
          <w:b/>
          <w:bCs/>
          <w:sz w:val="20"/>
          <w:szCs w:val="20"/>
          <w:lang w:val="en-GB" w:eastAsia="ja-JP"/>
        </w:rPr>
        <w:t>4</w:t>
      </w:r>
      <w:r>
        <w:rPr>
          <w:rFonts w:eastAsia="MS Mincho"/>
          <w:b/>
          <w:bCs/>
          <w:sz w:val="20"/>
          <w:szCs w:val="20"/>
          <w:lang w:val="en-GB" w:eastAsia="ja-JP"/>
        </w:rPr>
        <w:t>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>, i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f the target cell is an unknown int</w:t>
      </w:r>
      <w:r>
        <w:rPr>
          <w:rFonts w:eastAsia="MS Mincho"/>
          <w:b/>
          <w:bCs/>
          <w:sz w:val="20"/>
          <w:szCs w:val="20"/>
          <w:lang w:val="en-GB" w:eastAsia="ja-JP"/>
        </w:rPr>
        <w:t>er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-frequency cell and the target cell Es/Iot≥-2 dB</w:t>
      </w:r>
    </w:p>
    <w:p w14:paraId="2898F547" w14:textId="79F0F7B9" w:rsidR="004A4382" w:rsidRDefault="004A4382" w:rsidP="005D6064">
      <w:pPr>
        <w:rPr>
          <w:lang w:eastAsia="ja-JP"/>
        </w:rPr>
      </w:pPr>
    </w:p>
    <w:p w14:paraId="2C5C5DA2" w14:textId="7D255E97" w:rsidR="002152AD" w:rsidRDefault="007F57A4" w:rsidP="005D6064">
      <w:pPr>
        <w:rPr>
          <w:lang w:eastAsia="ja-JP"/>
        </w:rPr>
      </w:pPr>
      <w:r w:rsidRPr="00885F53">
        <w:t>Time to identify target NR cell for RRC connection re-establishment</w:t>
      </w:r>
      <w:r>
        <w:t xml:space="preserve"> and </w:t>
      </w:r>
      <w:r w:rsidR="00897784">
        <w:t xml:space="preserve">RRC connection release with re-direction is based on the target cell side condition of </w:t>
      </w:r>
      <w:r w:rsidR="00897784" w:rsidRPr="00897784">
        <w:rPr>
          <w:lang w:eastAsia="ja-JP"/>
        </w:rPr>
        <w:t>Es/Iot≥-4 dB</w:t>
      </w:r>
      <w:r w:rsidR="00897784">
        <w:rPr>
          <w:lang w:eastAsia="ja-JP"/>
        </w:rPr>
        <w:t xml:space="preserve">. </w:t>
      </w:r>
    </w:p>
    <w:p w14:paraId="1DAAD05A" w14:textId="1E5B7B9F" w:rsidR="00C00441" w:rsidRPr="008D11C5" w:rsidRDefault="00C00441" w:rsidP="005D6064">
      <w:pPr>
        <w:rPr>
          <w:lang w:eastAsia="ja-JP"/>
        </w:rPr>
      </w:pPr>
      <w:r>
        <w:rPr>
          <w:b/>
          <w:bCs/>
          <w:lang w:eastAsia="ja-JP"/>
        </w:rPr>
        <w:t xml:space="preserve">Proposal 5: </w:t>
      </w:r>
      <w:r w:rsidRPr="00C00441">
        <w:rPr>
          <w:b/>
          <w:bCs/>
          <w:lang w:eastAsia="ja-JP"/>
        </w:rPr>
        <w:t xml:space="preserve">Time to identify target NR cell for RRC connection re-establishment and RRC connection release with re-direction </w:t>
      </w:r>
      <w:r>
        <w:rPr>
          <w:b/>
          <w:bCs/>
          <w:lang w:eastAsia="ja-JP"/>
        </w:rPr>
        <w:t xml:space="preserve">shall be determined based on </w:t>
      </w:r>
      <w:r w:rsidRPr="00C00441">
        <w:rPr>
          <w:b/>
          <w:bCs/>
          <w:lang w:eastAsia="ja-JP"/>
        </w:rPr>
        <w:t>the target cell side condition of Es/Iot≥-4 dB</w:t>
      </w:r>
      <w:r>
        <w:rPr>
          <w:b/>
          <w:bCs/>
          <w:lang w:eastAsia="ja-JP"/>
        </w:rPr>
        <w:t>.</w:t>
      </w:r>
    </w:p>
    <w:p w14:paraId="7A98C740" w14:textId="490721DC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2994F28" w14:textId="77777777" w:rsidR="00B01315" w:rsidRDefault="00B01315" w:rsidP="00B01315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>Legacy Rel-15 cell identification delay requirements were defined based on 99% PBCH decoding rate at -6db SINR with single-shot decoding (no combining) based on the worst channel.</w:t>
      </w:r>
    </w:p>
    <w:p w14:paraId="1E7E60E3" w14:textId="77777777" w:rsidR="00B01315" w:rsidRDefault="00B01315" w:rsidP="00B01315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1: Assuming Rel-15 principles, RAN4 to define the cell-identification delay requirements at -6db SINR without PBCH combining based on the worst channel.</w:t>
      </w:r>
    </w:p>
    <w:p w14:paraId="7157B682" w14:textId="77777777" w:rsidR="00B01315" w:rsidRDefault="00B01315" w:rsidP="00B01315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2: Based on our simulation results, </w:t>
      </w:r>
    </w:p>
    <w:p w14:paraId="4D019575" w14:textId="77777777" w:rsidR="00B01315" w:rsidRDefault="00B01315" w:rsidP="00B01315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C0799C">
        <w:rPr>
          <w:rFonts w:eastAsia="MS Mincho"/>
          <w:b/>
          <w:bCs/>
          <w:sz w:val="20"/>
          <w:szCs w:val="20"/>
          <w:lang w:val="en-GB" w:eastAsia="ja-JP"/>
        </w:rPr>
        <w:t>a total of 6 SSB samples are needed to define the SSB index identification delay requirements for 12PRB PBCH</w:t>
      </w:r>
      <w:r>
        <w:rPr>
          <w:rFonts w:eastAsia="MS Mincho"/>
          <w:b/>
          <w:bCs/>
          <w:sz w:val="20"/>
          <w:szCs w:val="20"/>
          <w:lang w:val="en-GB" w:eastAsia="ja-JP"/>
        </w:rPr>
        <w:t>,</w:t>
      </w:r>
    </w:p>
    <w:p w14:paraId="50CF89A3" w14:textId="48629A12" w:rsidR="00B01315" w:rsidRDefault="00B01315" w:rsidP="00B01315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C0799C">
        <w:rPr>
          <w:rFonts w:eastAsia="MS Mincho"/>
          <w:b/>
          <w:bCs/>
          <w:sz w:val="20"/>
          <w:szCs w:val="20"/>
          <w:lang w:val="en-GB" w:eastAsia="ja-JP"/>
        </w:rPr>
        <w:t xml:space="preserve">a total of </w:t>
      </w:r>
      <w:r>
        <w:rPr>
          <w:rFonts w:eastAsia="MS Mincho"/>
          <w:b/>
          <w:bCs/>
          <w:sz w:val="20"/>
          <w:szCs w:val="20"/>
          <w:lang w:val="en-GB" w:eastAsia="ja-JP"/>
        </w:rPr>
        <w:t>4</w:t>
      </w:r>
      <w:r w:rsidRPr="00C0799C">
        <w:rPr>
          <w:rFonts w:eastAsia="MS Mincho"/>
          <w:b/>
          <w:bCs/>
          <w:sz w:val="20"/>
          <w:szCs w:val="20"/>
          <w:lang w:val="en-GB" w:eastAsia="ja-JP"/>
        </w:rPr>
        <w:t xml:space="preserve"> SSB samples are needed to define the SSB index identification delay requirements for 1</w:t>
      </w:r>
      <w:r>
        <w:rPr>
          <w:rFonts w:eastAsia="MS Mincho"/>
          <w:b/>
          <w:bCs/>
          <w:sz w:val="20"/>
          <w:szCs w:val="20"/>
          <w:lang w:val="en-GB" w:eastAsia="ja-JP"/>
        </w:rPr>
        <w:t>5</w:t>
      </w:r>
      <w:r w:rsidRPr="00C0799C">
        <w:rPr>
          <w:rFonts w:eastAsia="MS Mincho"/>
          <w:b/>
          <w:bCs/>
          <w:sz w:val="20"/>
          <w:szCs w:val="20"/>
          <w:lang w:val="en-GB" w:eastAsia="ja-JP"/>
        </w:rPr>
        <w:t>PRB PBCH</w:t>
      </w:r>
      <w:r>
        <w:rPr>
          <w:rFonts w:eastAsia="MS Mincho"/>
          <w:b/>
          <w:bCs/>
          <w:sz w:val="20"/>
          <w:szCs w:val="20"/>
          <w:lang w:val="en-GB" w:eastAsia="ja-JP"/>
        </w:rPr>
        <w:t>.</w:t>
      </w:r>
    </w:p>
    <w:p w14:paraId="246BD5F9" w14:textId="77777777" w:rsidR="00B01315" w:rsidRDefault="00B01315" w:rsidP="00B01315">
      <w:pPr>
        <w:rPr>
          <w:b/>
          <w:bCs/>
          <w:lang w:eastAsia="ja-JP"/>
        </w:rPr>
      </w:pPr>
    </w:p>
    <w:p w14:paraId="28E352F0" w14:textId="69595DAE" w:rsidR="00B01315" w:rsidRPr="00B766DF" w:rsidRDefault="00B01315" w:rsidP="00B01315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3: Based on our simulation results, T</w:t>
      </w:r>
      <w:r w:rsidRPr="00B766DF">
        <w:rPr>
          <w:b/>
          <w:bCs/>
          <w:vertAlign w:val="subscript"/>
          <w:lang w:eastAsia="ja-JP"/>
        </w:rPr>
        <w:t>search</w:t>
      </w:r>
      <w:r>
        <w:rPr>
          <w:b/>
          <w:bCs/>
          <w:lang w:eastAsia="ja-JP"/>
        </w:rPr>
        <w:t xml:space="preserve"> in HO requirements for 12PRB SSB shall be revised to</w:t>
      </w:r>
    </w:p>
    <w:p w14:paraId="33F17CD5" w14:textId="77777777" w:rsidR="00B01315" w:rsidRDefault="00B01315" w:rsidP="00B01315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>
        <w:rPr>
          <w:rFonts w:eastAsia="MS Mincho"/>
          <w:b/>
          <w:bCs/>
          <w:sz w:val="20"/>
          <w:szCs w:val="20"/>
          <w:lang w:val="en-GB" w:eastAsia="ja-JP"/>
        </w:rPr>
        <w:t>3*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>, i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f the target cell is an unknown intra-frequency cell and the target cell Es/Iot≥-2 dB </w:t>
      </w:r>
    </w:p>
    <w:p w14:paraId="524EC155" w14:textId="77777777" w:rsidR="00B01315" w:rsidRDefault="00B01315" w:rsidP="00B01315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>
        <w:rPr>
          <w:rFonts w:eastAsia="MS Mincho"/>
          <w:b/>
          <w:bCs/>
          <w:sz w:val="20"/>
          <w:szCs w:val="20"/>
          <w:lang w:val="en-GB" w:eastAsia="ja-JP"/>
        </w:rPr>
        <w:t>5*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>, i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f the target cell is an unknown int</w:t>
      </w:r>
      <w:r>
        <w:rPr>
          <w:rFonts w:eastAsia="MS Mincho"/>
          <w:b/>
          <w:bCs/>
          <w:sz w:val="20"/>
          <w:szCs w:val="20"/>
          <w:lang w:val="en-GB" w:eastAsia="ja-JP"/>
        </w:rPr>
        <w:t>er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-frequency cell and the target cell Es/Iot≥-2 dB</w:t>
      </w:r>
    </w:p>
    <w:p w14:paraId="325BBE6F" w14:textId="77777777" w:rsidR="00B01315" w:rsidRPr="008D11C5" w:rsidRDefault="00B01315" w:rsidP="00B01315">
      <w:pPr>
        <w:rPr>
          <w:lang w:eastAsia="ja-JP"/>
        </w:rPr>
      </w:pPr>
    </w:p>
    <w:p w14:paraId="04A57907" w14:textId="77777777" w:rsidR="00B01315" w:rsidRPr="00B766DF" w:rsidRDefault="00B01315" w:rsidP="00B01315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4: Based on our simulation results, T</w:t>
      </w:r>
      <w:r w:rsidRPr="00B766DF">
        <w:rPr>
          <w:b/>
          <w:bCs/>
          <w:vertAlign w:val="subscript"/>
          <w:lang w:eastAsia="ja-JP"/>
        </w:rPr>
        <w:t>search</w:t>
      </w:r>
      <w:r>
        <w:rPr>
          <w:b/>
          <w:bCs/>
          <w:lang w:eastAsia="ja-JP"/>
        </w:rPr>
        <w:t xml:space="preserve"> in HO requirements for 15PRB SSB shall be revised to</w:t>
      </w:r>
    </w:p>
    <w:p w14:paraId="5B20A6B5" w14:textId="77777777" w:rsidR="00B01315" w:rsidRDefault="00B01315" w:rsidP="00B01315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>
        <w:rPr>
          <w:rFonts w:eastAsia="MS Mincho"/>
          <w:b/>
          <w:bCs/>
          <w:sz w:val="20"/>
          <w:szCs w:val="20"/>
          <w:lang w:val="en-GB" w:eastAsia="ja-JP"/>
        </w:rPr>
        <w:t>2*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>, i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f the target cell is an unknown intra-frequency cell and the target cell Es/Iot≥-2 dB </w:t>
      </w:r>
    </w:p>
    <w:p w14:paraId="05563D92" w14:textId="25047D21" w:rsidR="00B01315" w:rsidRDefault="00B01315" w:rsidP="00B01315">
      <w:pPr>
        <w:pStyle w:val="ListParagraph"/>
        <w:numPr>
          <w:ilvl w:val="0"/>
          <w:numId w:val="47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search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= </w:t>
      </w:r>
      <w:r>
        <w:rPr>
          <w:rFonts w:eastAsia="MS Mincho"/>
          <w:b/>
          <w:bCs/>
          <w:sz w:val="20"/>
          <w:szCs w:val="20"/>
          <w:lang w:val="en-GB" w:eastAsia="ja-JP"/>
        </w:rPr>
        <w:t>4*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655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rs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 xml:space="preserve"> ms</w:t>
      </w:r>
      <w:r>
        <w:rPr>
          <w:rFonts w:eastAsia="MS Mincho"/>
          <w:b/>
          <w:bCs/>
          <w:sz w:val="20"/>
          <w:szCs w:val="20"/>
          <w:lang w:val="en-GB" w:eastAsia="ja-JP"/>
        </w:rPr>
        <w:t>, i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f the target cell is an unknown int</w:t>
      </w:r>
      <w:r>
        <w:rPr>
          <w:rFonts w:eastAsia="MS Mincho"/>
          <w:b/>
          <w:bCs/>
          <w:sz w:val="20"/>
          <w:szCs w:val="20"/>
          <w:lang w:val="en-GB" w:eastAsia="ja-JP"/>
        </w:rPr>
        <w:t>er</w:t>
      </w:r>
      <w:r w:rsidRPr="009655F8">
        <w:rPr>
          <w:rFonts w:eastAsia="MS Mincho"/>
          <w:b/>
          <w:bCs/>
          <w:sz w:val="20"/>
          <w:szCs w:val="20"/>
          <w:lang w:val="en-GB" w:eastAsia="ja-JP"/>
        </w:rPr>
        <w:t>-frequency cell and the target cell Es/Iot≥-2 dB</w:t>
      </w:r>
    </w:p>
    <w:p w14:paraId="384121DF" w14:textId="63BF89DF" w:rsidR="00C00441" w:rsidRDefault="00C00441" w:rsidP="00C00441">
      <w:pPr>
        <w:rPr>
          <w:b/>
          <w:bCs/>
          <w:lang w:eastAsia="ja-JP"/>
        </w:rPr>
      </w:pPr>
    </w:p>
    <w:p w14:paraId="46190940" w14:textId="50F554B9" w:rsidR="00C00441" w:rsidRPr="00C00441" w:rsidRDefault="00C00441" w:rsidP="00C00441">
      <w:pPr>
        <w:rPr>
          <w:lang w:eastAsia="ja-JP"/>
        </w:rPr>
      </w:pPr>
      <w:r>
        <w:rPr>
          <w:b/>
          <w:bCs/>
          <w:lang w:eastAsia="ja-JP"/>
        </w:rPr>
        <w:t xml:space="preserve">Proposal 5: </w:t>
      </w:r>
      <w:r w:rsidRPr="00C00441">
        <w:rPr>
          <w:b/>
          <w:bCs/>
          <w:lang w:eastAsia="ja-JP"/>
        </w:rPr>
        <w:t xml:space="preserve">Time to identify target NR cell for RRC connection re-establishment and RRC connection release with re-direction </w:t>
      </w:r>
      <w:r>
        <w:rPr>
          <w:b/>
          <w:bCs/>
          <w:lang w:eastAsia="ja-JP"/>
        </w:rPr>
        <w:t xml:space="preserve">shall be determined based on </w:t>
      </w:r>
      <w:r w:rsidRPr="00C00441">
        <w:rPr>
          <w:b/>
          <w:bCs/>
          <w:lang w:eastAsia="ja-JP"/>
        </w:rPr>
        <w:t>the target cell side condition of Es/Iot≥-4 dB</w:t>
      </w:r>
      <w:r>
        <w:rPr>
          <w:b/>
          <w:bCs/>
          <w:lang w:eastAsia="ja-JP"/>
        </w:rPr>
        <w:t>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5766144" w14:textId="27CBD712" w:rsidR="00A0223B" w:rsidRDefault="005761AE" w:rsidP="000F7D44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A0223B" w:rsidRPr="00A0223B">
        <w:rPr>
          <w:lang w:val="en-US"/>
        </w:rPr>
        <w:t>RP-230186</w:t>
      </w:r>
      <w:r w:rsidR="00A0223B">
        <w:rPr>
          <w:lang w:val="en-US"/>
        </w:rPr>
        <w:t>, “</w:t>
      </w:r>
      <w:r w:rsidR="00457182" w:rsidRPr="00457182">
        <w:rPr>
          <w:lang w:val="en-US"/>
        </w:rPr>
        <w:t>Revised WID: NR support for dedicated spectrum less than 5MHz for FR1</w:t>
      </w:r>
      <w:r w:rsidR="00A0223B">
        <w:rPr>
          <w:lang w:val="en-US"/>
        </w:rPr>
        <w:t xml:space="preserve">”, </w:t>
      </w:r>
      <w:r w:rsidR="00C51443" w:rsidRPr="00C51443">
        <w:rPr>
          <w:lang w:val="en-US"/>
        </w:rPr>
        <w:t>Nokia, Anterix, T-Mobile USA</w:t>
      </w:r>
      <w:r w:rsidR="00A0223B">
        <w:rPr>
          <w:lang w:val="en-US"/>
        </w:rPr>
        <w:t>, RAN#</w:t>
      </w:r>
      <w:r w:rsidR="000D23FC">
        <w:rPr>
          <w:lang w:val="en-US"/>
        </w:rPr>
        <w:t>99</w:t>
      </w:r>
    </w:p>
    <w:p w14:paraId="14AA39F2" w14:textId="07CCD3F9" w:rsidR="000F7D44" w:rsidRDefault="000D23FC" w:rsidP="000F7D44">
      <w:pPr>
        <w:rPr>
          <w:lang w:val="en-US"/>
        </w:rPr>
      </w:pPr>
      <w:r>
        <w:rPr>
          <w:lang w:val="en-US"/>
        </w:rPr>
        <w:t xml:space="preserve">[2] </w:t>
      </w:r>
      <w:r w:rsidR="000F7D44" w:rsidRPr="00BC60AF">
        <w:rPr>
          <w:lang w:val="en-US"/>
        </w:rPr>
        <w:t>R</w:t>
      </w:r>
      <w:r w:rsidR="0079150C">
        <w:rPr>
          <w:lang w:val="en-US"/>
        </w:rPr>
        <w:t>4</w:t>
      </w:r>
      <w:r w:rsidR="000F7D44" w:rsidRPr="00BC60AF">
        <w:rPr>
          <w:lang w:val="en-US"/>
        </w:rPr>
        <w:t>-</w:t>
      </w:r>
      <w:r w:rsidR="00C43011" w:rsidRPr="00C43011">
        <w:rPr>
          <w:lang w:val="en-US"/>
        </w:rPr>
        <w:t>230</w:t>
      </w:r>
      <w:r w:rsidR="008D5BB1">
        <w:rPr>
          <w:lang w:val="en-US"/>
        </w:rPr>
        <w:t>6346</w:t>
      </w:r>
      <w:r w:rsidR="000F7D44">
        <w:rPr>
          <w:lang w:val="en-US"/>
        </w:rPr>
        <w:t>, “</w:t>
      </w:r>
      <w:r w:rsidR="0048175A" w:rsidRPr="0048175A">
        <w:rPr>
          <w:lang w:val="en-US"/>
        </w:rPr>
        <w:t>WF on RRM requirements for NR_FR1_lessthan_5MHz_BW</w:t>
      </w:r>
      <w:r w:rsidR="000F7D44">
        <w:rPr>
          <w:lang w:val="en-US"/>
        </w:rPr>
        <w:t xml:space="preserve">”, </w:t>
      </w:r>
      <w:r w:rsidR="002F771B">
        <w:rPr>
          <w:lang w:val="en-US"/>
        </w:rPr>
        <w:t>Nokia</w:t>
      </w:r>
      <w:r w:rsidR="000F7D44">
        <w:rPr>
          <w:lang w:val="en-US"/>
        </w:rPr>
        <w:t>, RAN</w:t>
      </w:r>
      <w:r w:rsidR="00F20D98">
        <w:rPr>
          <w:lang w:val="en-US"/>
        </w:rPr>
        <w:t>4</w:t>
      </w:r>
      <w:r w:rsidR="000F7D44">
        <w:rPr>
          <w:lang w:val="en-US"/>
        </w:rPr>
        <w:t>#</w:t>
      </w:r>
      <w:r w:rsidR="00F20D98">
        <w:rPr>
          <w:lang w:val="en-US"/>
        </w:rPr>
        <w:t>106</w:t>
      </w:r>
      <w:r w:rsidR="0048175A">
        <w:rPr>
          <w:lang w:val="en-US"/>
        </w:rPr>
        <w:t>bis-e</w:t>
      </w:r>
    </w:p>
    <w:p w14:paraId="11469A63" w14:textId="2D51AE68" w:rsidR="008530AD" w:rsidRDefault="008530AD" w:rsidP="008530AD">
      <w:pPr>
        <w:rPr>
          <w:lang w:val="en-US"/>
        </w:rPr>
      </w:pPr>
      <w:r>
        <w:rPr>
          <w:lang w:val="en-US"/>
        </w:rPr>
        <w:t xml:space="preserve">[3] </w:t>
      </w:r>
      <w:r w:rsidRPr="00BC60AF">
        <w:rPr>
          <w:lang w:val="en-US"/>
        </w:rPr>
        <w:t>R</w:t>
      </w:r>
      <w:r>
        <w:rPr>
          <w:lang w:val="en-US"/>
        </w:rPr>
        <w:t>4</w:t>
      </w:r>
      <w:r w:rsidRPr="00BC60AF">
        <w:rPr>
          <w:lang w:val="en-US"/>
        </w:rPr>
        <w:t>-</w:t>
      </w:r>
      <w:r w:rsidRPr="00C43011">
        <w:rPr>
          <w:lang w:val="en-US"/>
        </w:rPr>
        <w:t>230</w:t>
      </w:r>
      <w:r w:rsidR="00DC2F4D">
        <w:rPr>
          <w:lang w:val="en-US"/>
        </w:rPr>
        <w:t>6400</w:t>
      </w:r>
      <w:r>
        <w:rPr>
          <w:lang w:val="en-US"/>
        </w:rPr>
        <w:t>, “</w:t>
      </w:r>
      <w:r w:rsidR="00920DC6" w:rsidRPr="00920DC6">
        <w:rPr>
          <w:lang w:val="en-US"/>
        </w:rPr>
        <w:t>WF on simulation assumptions for NR_FR1_lessthan_5MHz_BW</w:t>
      </w:r>
      <w:r>
        <w:rPr>
          <w:lang w:val="en-US"/>
        </w:rPr>
        <w:t>”, Nokia, RAN4#106</w:t>
      </w:r>
      <w:r w:rsidR="00920DC6">
        <w:rPr>
          <w:lang w:val="en-US"/>
        </w:rPr>
        <w:t>bis-e</w:t>
      </w:r>
    </w:p>
    <w:p w14:paraId="43D6BFA4" w14:textId="4B777AD3" w:rsidR="00970A61" w:rsidRDefault="00970A61" w:rsidP="00970A61">
      <w:pPr>
        <w:rPr>
          <w:lang w:val="en-US"/>
        </w:rPr>
      </w:pPr>
      <w:r>
        <w:rPr>
          <w:lang w:val="en-US"/>
        </w:rPr>
        <w:t>[</w:t>
      </w:r>
      <w:r w:rsidR="008530AD">
        <w:rPr>
          <w:lang w:val="en-US"/>
        </w:rPr>
        <w:t>4</w:t>
      </w:r>
      <w:r>
        <w:rPr>
          <w:lang w:val="en-US"/>
        </w:rPr>
        <w:t xml:space="preserve">] </w:t>
      </w:r>
      <w:r w:rsidR="00D70AEC" w:rsidRPr="00D70AEC">
        <w:rPr>
          <w:lang w:val="en-US"/>
        </w:rPr>
        <w:t>R1-2302186</w:t>
      </w:r>
      <w:r>
        <w:rPr>
          <w:lang w:val="en-US"/>
        </w:rPr>
        <w:t>, “</w:t>
      </w:r>
      <w:r w:rsidRPr="00ED6681">
        <w:rPr>
          <w:lang w:val="en-US"/>
        </w:rPr>
        <w:t>LS on transmission bandwidths for NR on dedicated spectrum less than 5 MHz</w:t>
      </w:r>
      <w:r>
        <w:rPr>
          <w:lang w:val="en-US"/>
        </w:rPr>
        <w:t>”, RAN</w:t>
      </w:r>
      <w:r w:rsidR="00D70AEC">
        <w:rPr>
          <w:lang w:val="en-US"/>
        </w:rPr>
        <w:t>1</w:t>
      </w:r>
      <w:r>
        <w:rPr>
          <w:lang w:val="en-US"/>
        </w:rPr>
        <w:t>, RAN</w:t>
      </w:r>
      <w:r w:rsidR="006C1E34">
        <w:rPr>
          <w:lang w:val="en-US"/>
        </w:rPr>
        <w:t>1</w:t>
      </w:r>
      <w:r>
        <w:rPr>
          <w:lang w:val="en-US"/>
        </w:rPr>
        <w:t>#</w:t>
      </w:r>
      <w:r w:rsidR="006C1E34">
        <w:rPr>
          <w:lang w:val="en-US"/>
        </w:rPr>
        <w:t>112</w:t>
      </w:r>
    </w:p>
    <w:p w14:paraId="2082C541" w14:textId="10AD2D4D" w:rsidR="00970A61" w:rsidRDefault="00970A61" w:rsidP="00970A61">
      <w:pPr>
        <w:rPr>
          <w:lang w:val="en-US"/>
        </w:rPr>
      </w:pPr>
      <w:r>
        <w:rPr>
          <w:lang w:val="en-US"/>
        </w:rPr>
        <w:t>[</w:t>
      </w:r>
      <w:r w:rsidR="008530AD">
        <w:rPr>
          <w:lang w:val="en-US"/>
        </w:rPr>
        <w:t>5</w:t>
      </w:r>
      <w:r>
        <w:rPr>
          <w:lang w:val="en-US"/>
        </w:rPr>
        <w:t xml:space="preserve">] </w:t>
      </w:r>
      <w:r w:rsidR="00827025" w:rsidRPr="00827025">
        <w:rPr>
          <w:lang w:val="en-US"/>
        </w:rPr>
        <w:t>R4-2303713</w:t>
      </w:r>
      <w:r>
        <w:rPr>
          <w:lang w:val="en-US"/>
        </w:rPr>
        <w:t>, “</w:t>
      </w:r>
      <w:r w:rsidR="00E2537F" w:rsidRPr="00E2537F">
        <w:rPr>
          <w:lang w:val="en-US"/>
        </w:rPr>
        <w:t>LS for spectrum less than 5 MHz</w:t>
      </w:r>
      <w:r>
        <w:rPr>
          <w:lang w:val="en-US"/>
        </w:rPr>
        <w:t>”, RAN</w:t>
      </w:r>
      <w:r w:rsidR="00D26765">
        <w:rPr>
          <w:lang w:val="en-US"/>
        </w:rPr>
        <w:t>4</w:t>
      </w:r>
      <w:r>
        <w:rPr>
          <w:lang w:val="en-US"/>
        </w:rPr>
        <w:t>, RAN</w:t>
      </w:r>
      <w:r w:rsidR="00D26765">
        <w:rPr>
          <w:lang w:val="en-US"/>
        </w:rPr>
        <w:t>4</w:t>
      </w:r>
      <w:r>
        <w:rPr>
          <w:lang w:val="en-US"/>
        </w:rPr>
        <w:t>#</w:t>
      </w:r>
      <w:r w:rsidR="00D26765">
        <w:rPr>
          <w:lang w:val="en-US"/>
        </w:rPr>
        <w:t>106</w:t>
      </w:r>
    </w:p>
    <w:p w14:paraId="05156EE8" w14:textId="12705CD7" w:rsidR="008568BF" w:rsidRDefault="008568BF" w:rsidP="008568BF">
      <w:pPr>
        <w:rPr>
          <w:lang w:val="en-US"/>
        </w:rPr>
      </w:pPr>
      <w:r>
        <w:rPr>
          <w:lang w:val="en-US"/>
        </w:rPr>
        <w:t>[</w:t>
      </w:r>
      <w:r w:rsidR="008530AD">
        <w:rPr>
          <w:lang w:val="en-US"/>
        </w:rPr>
        <w:t>6</w:t>
      </w:r>
      <w:r>
        <w:rPr>
          <w:lang w:val="en-US"/>
        </w:rPr>
        <w:t xml:space="preserve">] </w:t>
      </w:r>
      <w:r w:rsidRPr="00BC60AF">
        <w:rPr>
          <w:lang w:val="en-US"/>
        </w:rPr>
        <w:t>R</w:t>
      </w:r>
      <w:r w:rsidR="00417FA5">
        <w:rPr>
          <w:lang w:val="en-US"/>
        </w:rPr>
        <w:t>P</w:t>
      </w:r>
      <w:r w:rsidRPr="00BC60AF">
        <w:rPr>
          <w:lang w:val="en-US"/>
        </w:rPr>
        <w:t>-</w:t>
      </w:r>
      <w:r w:rsidR="00417FA5" w:rsidRPr="00417FA5">
        <w:rPr>
          <w:lang w:val="en-US"/>
        </w:rPr>
        <w:t>230780</w:t>
      </w:r>
      <w:r>
        <w:rPr>
          <w:lang w:val="en-US"/>
        </w:rPr>
        <w:t>, “</w:t>
      </w:r>
      <w:r w:rsidR="00ED6681" w:rsidRPr="00ED6681">
        <w:rPr>
          <w:lang w:val="en-US"/>
        </w:rPr>
        <w:t>Response to LS from RAN1 on transmission bandwidths for NR on dedicated spectrum less than 5 MHz</w:t>
      </w:r>
      <w:r>
        <w:rPr>
          <w:lang w:val="en-US"/>
        </w:rPr>
        <w:t xml:space="preserve">”, </w:t>
      </w:r>
      <w:r w:rsidR="00A60676">
        <w:rPr>
          <w:lang w:val="en-US"/>
        </w:rPr>
        <w:t>RAN</w:t>
      </w:r>
      <w:r>
        <w:rPr>
          <w:lang w:val="en-US"/>
        </w:rPr>
        <w:t>, RAN#</w:t>
      </w:r>
      <w:r w:rsidR="00F9218C">
        <w:rPr>
          <w:lang w:val="en-US"/>
        </w:rPr>
        <w:t>99</w:t>
      </w:r>
    </w:p>
    <w:p w14:paraId="19CBDDBC" w14:textId="369D6AC2" w:rsidR="00417FA5" w:rsidRDefault="00417FA5" w:rsidP="00417FA5">
      <w:pPr>
        <w:rPr>
          <w:lang w:val="en-US"/>
        </w:rPr>
      </w:pPr>
      <w:r>
        <w:rPr>
          <w:lang w:val="en-US"/>
        </w:rPr>
        <w:t>[</w:t>
      </w:r>
      <w:r w:rsidR="008530AD">
        <w:rPr>
          <w:lang w:val="en-US"/>
        </w:rPr>
        <w:t>7</w:t>
      </w:r>
      <w:r>
        <w:rPr>
          <w:lang w:val="en-US"/>
        </w:rPr>
        <w:t xml:space="preserve">] </w:t>
      </w:r>
      <w:r w:rsidRPr="00BC60AF">
        <w:rPr>
          <w:lang w:val="en-US"/>
        </w:rPr>
        <w:t>R</w:t>
      </w:r>
      <w:r>
        <w:rPr>
          <w:lang w:val="en-US"/>
        </w:rPr>
        <w:t>P</w:t>
      </w:r>
      <w:r w:rsidRPr="00BC60AF">
        <w:rPr>
          <w:lang w:val="en-US"/>
        </w:rPr>
        <w:t>-</w:t>
      </w:r>
      <w:r w:rsidRPr="00417FA5">
        <w:rPr>
          <w:lang w:val="en-US"/>
        </w:rPr>
        <w:t>230780</w:t>
      </w:r>
      <w:r>
        <w:rPr>
          <w:lang w:val="en-US"/>
        </w:rPr>
        <w:t>, “</w:t>
      </w:r>
      <w:r w:rsidR="00A74906" w:rsidRPr="00A74906">
        <w:rPr>
          <w:lang w:val="en-US"/>
        </w:rPr>
        <w:t>Response to LS from RAN4 on spectrum less than 5 MHz</w:t>
      </w:r>
      <w:r>
        <w:rPr>
          <w:lang w:val="en-US"/>
        </w:rPr>
        <w:t>”, RAN, RAN#99</w:t>
      </w: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1F75" w14:textId="77777777" w:rsidR="00990991" w:rsidRDefault="00990991">
      <w:r>
        <w:separator/>
      </w:r>
    </w:p>
  </w:endnote>
  <w:endnote w:type="continuationSeparator" w:id="0">
    <w:p w14:paraId="2CF0BEDB" w14:textId="77777777" w:rsidR="00990991" w:rsidRDefault="00990991">
      <w:r>
        <w:continuationSeparator/>
      </w:r>
    </w:p>
  </w:endnote>
  <w:endnote w:type="continuationNotice" w:id="1">
    <w:p w14:paraId="06D10537" w14:textId="77777777" w:rsidR="00990991" w:rsidRDefault="00990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03B3" w14:textId="77777777" w:rsidR="00990991" w:rsidRDefault="00990991">
      <w:r>
        <w:separator/>
      </w:r>
    </w:p>
  </w:footnote>
  <w:footnote w:type="continuationSeparator" w:id="0">
    <w:p w14:paraId="149F87BC" w14:textId="77777777" w:rsidR="00990991" w:rsidRDefault="00990991">
      <w:r>
        <w:continuationSeparator/>
      </w:r>
    </w:p>
  </w:footnote>
  <w:footnote w:type="continuationNotice" w:id="1">
    <w:p w14:paraId="3BCFD6AE" w14:textId="77777777" w:rsidR="00990991" w:rsidRDefault="00990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4706F4"/>
    <w:multiLevelType w:val="hybridMultilevel"/>
    <w:tmpl w:val="D71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2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9" w15:restartNumberingAfterBreak="0">
    <w:nsid w:val="3FDB017B"/>
    <w:multiLevelType w:val="hybridMultilevel"/>
    <w:tmpl w:val="9D3A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56753"/>
    <w:multiLevelType w:val="hybridMultilevel"/>
    <w:tmpl w:val="5498D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44485"/>
    <w:multiLevelType w:val="hybridMultilevel"/>
    <w:tmpl w:val="E024590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7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6F247FB8"/>
    <w:multiLevelType w:val="hybridMultilevel"/>
    <w:tmpl w:val="2E3278B0"/>
    <w:lvl w:ilvl="0" w:tplc="04C8A8C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1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67724"/>
    <w:multiLevelType w:val="hybridMultilevel"/>
    <w:tmpl w:val="06D8F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3"/>
  </w:num>
  <w:num w:numId="2" w16cid:durableId="1702169165">
    <w:abstractNumId w:val="38"/>
  </w:num>
  <w:num w:numId="3" w16cid:durableId="896598194">
    <w:abstractNumId w:val="44"/>
  </w:num>
  <w:num w:numId="4" w16cid:durableId="1065757783">
    <w:abstractNumId w:val="15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40"/>
  </w:num>
  <w:num w:numId="8" w16cid:durableId="2127962014">
    <w:abstractNumId w:val="21"/>
  </w:num>
  <w:num w:numId="9" w16cid:durableId="667095785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6"/>
  </w:num>
  <w:num w:numId="11" w16cid:durableId="1146160943">
    <w:abstractNumId w:val="9"/>
  </w:num>
  <w:num w:numId="12" w16cid:durableId="520902217">
    <w:abstractNumId w:val="32"/>
  </w:num>
  <w:num w:numId="13" w16cid:durableId="347875775">
    <w:abstractNumId w:val="4"/>
  </w:num>
  <w:num w:numId="14" w16cid:durableId="1705055357">
    <w:abstractNumId w:val="33"/>
  </w:num>
  <w:num w:numId="15" w16cid:durableId="1788889163">
    <w:abstractNumId w:val="42"/>
  </w:num>
  <w:num w:numId="16" w16cid:durableId="2072802472">
    <w:abstractNumId w:val="31"/>
  </w:num>
  <w:num w:numId="17" w16cid:durableId="2073694105">
    <w:abstractNumId w:val="10"/>
  </w:num>
  <w:num w:numId="18" w16cid:durableId="1190534865">
    <w:abstractNumId w:val="22"/>
  </w:num>
  <w:num w:numId="19" w16cid:durableId="2096242388">
    <w:abstractNumId w:val="12"/>
  </w:num>
  <w:num w:numId="20" w16cid:durableId="2710014">
    <w:abstractNumId w:val="34"/>
  </w:num>
  <w:num w:numId="21" w16cid:durableId="1235164252">
    <w:abstractNumId w:val="6"/>
  </w:num>
  <w:num w:numId="22" w16cid:durableId="447968590">
    <w:abstractNumId w:val="37"/>
  </w:num>
  <w:num w:numId="23" w16cid:durableId="938026720">
    <w:abstractNumId w:val="35"/>
  </w:num>
  <w:num w:numId="24" w16cid:durableId="769470775">
    <w:abstractNumId w:val="30"/>
  </w:num>
  <w:num w:numId="25" w16cid:durableId="1252856002">
    <w:abstractNumId w:val="13"/>
  </w:num>
  <w:num w:numId="26" w16cid:durableId="519507914">
    <w:abstractNumId w:val="5"/>
  </w:num>
  <w:num w:numId="27" w16cid:durableId="1252474723">
    <w:abstractNumId w:val="41"/>
  </w:num>
  <w:num w:numId="28" w16cid:durableId="860322260">
    <w:abstractNumId w:val="7"/>
  </w:num>
  <w:num w:numId="29" w16cid:durableId="162621787">
    <w:abstractNumId w:val="11"/>
  </w:num>
  <w:num w:numId="30" w16cid:durableId="2084835903">
    <w:abstractNumId w:val="27"/>
  </w:num>
  <w:num w:numId="31" w16cid:durableId="1296528613">
    <w:abstractNumId w:val="28"/>
  </w:num>
  <w:num w:numId="32" w16cid:durableId="419181451">
    <w:abstractNumId w:val="3"/>
  </w:num>
  <w:num w:numId="33" w16cid:durableId="1225409600">
    <w:abstractNumId w:val="18"/>
  </w:num>
  <w:num w:numId="34" w16cid:durableId="111555658">
    <w:abstractNumId w:val="17"/>
  </w:num>
  <w:num w:numId="35" w16cid:durableId="1618295758">
    <w:abstractNumId w:val="14"/>
  </w:num>
  <w:num w:numId="36" w16cid:durableId="812983163">
    <w:abstractNumId w:val="36"/>
  </w:num>
  <w:num w:numId="37" w16cid:durableId="570166167">
    <w:abstractNumId w:val="25"/>
  </w:num>
  <w:num w:numId="38" w16cid:durableId="2051226262">
    <w:abstractNumId w:val="24"/>
  </w:num>
  <w:num w:numId="39" w16cid:durableId="707997207">
    <w:abstractNumId w:val="29"/>
  </w:num>
  <w:num w:numId="40" w16cid:durableId="1790855902">
    <w:abstractNumId w:val="43"/>
  </w:num>
  <w:num w:numId="41" w16cid:durableId="97599570">
    <w:abstractNumId w:val="19"/>
  </w:num>
  <w:num w:numId="42" w16cid:durableId="1395349099">
    <w:abstractNumId w:val="8"/>
  </w:num>
  <w:num w:numId="43" w16cid:durableId="156115757">
    <w:abstractNumId w:val="20"/>
  </w:num>
  <w:num w:numId="44" w16cid:durableId="217130261">
    <w:abstractNumId w:val="26"/>
  </w:num>
  <w:num w:numId="45" w16cid:durableId="756941520">
    <w:abstractNumId w:val="2"/>
  </w:num>
  <w:num w:numId="46" w16cid:durableId="1212814023">
    <w:abstractNumId w:val="45"/>
  </w:num>
  <w:num w:numId="47" w16cid:durableId="2036611555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2E64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37B31"/>
    <w:rsid w:val="0084009E"/>
    <w:rsid w:val="00840360"/>
    <w:rsid w:val="0084048C"/>
    <w:rsid w:val="00840773"/>
    <w:rsid w:val="0084078A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992"/>
    <w:rsid w:val="00A56DCF"/>
    <w:rsid w:val="00A56F5C"/>
    <w:rsid w:val="00A571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11442</TotalTime>
  <Pages>4</Pages>
  <Words>1201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Handover with NCD-SSBs</vt:lpstr>
      <vt:lpstr>RRC re-establishment delay and RRC connection release with re-direction delay</vt:lpstr>
      <vt:lpstr>Conclusion</vt:lpstr>
      <vt:lpstr>References</vt:lpstr>
    </vt:vector>
  </TitlesOfParts>
  <Company>Qualcomm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2056</cp:revision>
  <cp:lastPrinted>2009-04-22T21:01:00Z</cp:lastPrinted>
  <dcterms:created xsi:type="dcterms:W3CDTF">2020-11-11T22:16:00Z</dcterms:created>
  <dcterms:modified xsi:type="dcterms:W3CDTF">2023-05-15T22:27:00Z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